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D3EBA" w14:textId="6D274900" w:rsidR="00CE2F0A" w:rsidRPr="00AB6CD1" w:rsidRDefault="00CE2F0A" w:rsidP="00E658D6">
      <w:pPr>
        <w:pStyle w:val="Lneadeasunto"/>
        <w:jc w:val="right"/>
        <w:rPr>
          <w:rFonts w:ascii="Arial" w:hAnsi="Arial" w:cs="Arial"/>
          <w:noProof/>
          <w:color w:val="D9D9D9" w:themeColor="background1" w:themeShade="D9"/>
          <w:sz w:val="22"/>
          <w:szCs w:val="22"/>
          <w:vertAlign w:val="superscript"/>
        </w:rPr>
      </w:pPr>
    </w:p>
    <w:p w14:paraId="3DF7185D" w14:textId="77777777" w:rsidR="004D2744" w:rsidRPr="00AB6CD1" w:rsidRDefault="009D435A" w:rsidP="00CC313D">
      <w:pPr>
        <w:pStyle w:val="Textoindependiente"/>
        <w:jc w:val="center"/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ab/>
      </w:r>
    </w:p>
    <w:p w14:paraId="23AA9BB7" w14:textId="3937DBF0" w:rsidR="00CC313D" w:rsidRPr="00AB6CD1" w:rsidRDefault="00245939" w:rsidP="00643552">
      <w:pPr>
        <w:pStyle w:val="Textoindependiente"/>
        <w:spacing w:after="0"/>
        <w:jc w:val="center"/>
        <w:rPr>
          <w:rFonts w:cs="Arial"/>
          <w:b/>
          <w:bCs/>
          <w:color w:val="404040" w:themeColor="text1" w:themeTint="BF"/>
          <w:sz w:val="22"/>
          <w:szCs w:val="22"/>
        </w:rPr>
      </w:pPr>
      <w:r w:rsidRPr="00AB6CD1">
        <w:rPr>
          <w:rFonts w:cs="Arial"/>
          <w:b/>
          <w:bCs/>
          <w:color w:val="404040" w:themeColor="text1" w:themeTint="BF"/>
          <w:sz w:val="22"/>
          <w:szCs w:val="22"/>
        </w:rPr>
        <w:t xml:space="preserve">RECIBO A SATISFACCIÓN </w:t>
      </w:r>
      <w:r w:rsidR="008617B2" w:rsidRPr="00AB6CD1">
        <w:rPr>
          <w:rFonts w:cs="Arial"/>
          <w:b/>
          <w:bCs/>
          <w:color w:val="404040" w:themeColor="text1" w:themeTint="BF"/>
          <w:sz w:val="22"/>
          <w:szCs w:val="22"/>
        </w:rPr>
        <w:t>Y SOLICITUD DE PAGO DEL</w:t>
      </w:r>
      <w:r w:rsidR="00CC313D" w:rsidRPr="00AB6CD1">
        <w:rPr>
          <w:rFonts w:cs="Arial"/>
          <w:b/>
          <w:bCs/>
          <w:color w:val="404040" w:themeColor="text1" w:themeTint="BF"/>
          <w:sz w:val="22"/>
          <w:szCs w:val="22"/>
        </w:rPr>
        <w:t xml:space="preserve"> CONTRATO No.</w:t>
      </w:r>
      <w:r w:rsidR="003A4237">
        <w:rPr>
          <w:rFonts w:cs="Arial"/>
          <w:b/>
          <w:bCs/>
          <w:color w:val="404040" w:themeColor="text1" w:themeTint="BF"/>
          <w:sz w:val="22"/>
          <w:szCs w:val="22"/>
        </w:rPr>
        <w:t xml:space="preserve"> </w:t>
      </w:r>
      <w:r w:rsidR="00C16A99" w:rsidRPr="003A4237">
        <w:rPr>
          <w:rFonts w:cs="Arial"/>
          <w:b/>
          <w:bCs/>
          <w:color w:val="404040" w:themeColor="text1" w:themeTint="BF"/>
          <w:sz w:val="22"/>
          <w:szCs w:val="22"/>
          <w:u w:val="single"/>
        </w:rPr>
        <w:t>202</w:t>
      </w:r>
      <w:r w:rsidR="00D86705">
        <w:rPr>
          <w:rFonts w:cs="Arial"/>
          <w:b/>
          <w:bCs/>
          <w:color w:val="404040" w:themeColor="text1" w:themeTint="BF"/>
          <w:sz w:val="22"/>
          <w:szCs w:val="22"/>
          <w:u w:val="single"/>
        </w:rPr>
        <w:t>6</w:t>
      </w:r>
      <w:r w:rsidR="00C16A99" w:rsidRPr="003A4237">
        <w:rPr>
          <w:rFonts w:cs="Arial"/>
          <w:b/>
          <w:bCs/>
          <w:color w:val="404040" w:themeColor="text1" w:themeTint="BF"/>
          <w:sz w:val="22"/>
          <w:szCs w:val="22"/>
          <w:u w:val="single"/>
        </w:rPr>
        <w:t>-</w:t>
      </w:r>
      <w:r w:rsidR="003D2D7F">
        <w:rPr>
          <w:rFonts w:cs="Arial"/>
          <w:b/>
          <w:bCs/>
          <w:color w:val="404040" w:themeColor="text1" w:themeTint="BF"/>
          <w:sz w:val="22"/>
          <w:szCs w:val="22"/>
          <w:u w:val="single"/>
        </w:rPr>
        <w:t>122</w:t>
      </w:r>
      <w:r w:rsidR="00360B6E" w:rsidRPr="00360B6E">
        <w:rPr>
          <w:rFonts w:cs="Arial"/>
          <w:color w:val="404040" w:themeColor="text1" w:themeTint="BF"/>
          <w:sz w:val="22"/>
          <w:szCs w:val="22"/>
          <w:u w:val="single"/>
        </w:rPr>
        <w:t xml:space="preserve"> </w:t>
      </w:r>
    </w:p>
    <w:p w14:paraId="5FD2A346" w14:textId="77777777" w:rsidR="001B16CD" w:rsidRDefault="001B16CD" w:rsidP="009D435A">
      <w:pPr>
        <w:pStyle w:val="Textoindependiente"/>
        <w:jc w:val="center"/>
        <w:rPr>
          <w:rFonts w:cs="Arial"/>
          <w:b/>
          <w:bCs/>
          <w:color w:val="404040" w:themeColor="text1" w:themeTint="BF"/>
          <w:sz w:val="22"/>
          <w:szCs w:val="22"/>
        </w:rPr>
      </w:pPr>
    </w:p>
    <w:p w14:paraId="1AA19EEE" w14:textId="77777777" w:rsidR="006830EF" w:rsidRPr="00AB6CD1" w:rsidRDefault="006830EF" w:rsidP="009D435A">
      <w:pPr>
        <w:pStyle w:val="Textoindependiente"/>
        <w:jc w:val="center"/>
        <w:rPr>
          <w:rFonts w:cs="Arial"/>
          <w:b/>
          <w:bCs/>
          <w:color w:val="404040" w:themeColor="text1" w:themeTint="BF"/>
          <w:sz w:val="22"/>
          <w:szCs w:val="22"/>
        </w:rPr>
      </w:pPr>
    </w:p>
    <w:tbl>
      <w:tblPr>
        <w:tblStyle w:val="Tablaconcuadrcula1clara"/>
        <w:tblW w:w="9365" w:type="dxa"/>
        <w:jc w:val="center"/>
        <w:tblLook w:val="04A0" w:firstRow="1" w:lastRow="0" w:firstColumn="1" w:lastColumn="0" w:noHBand="0" w:noVBand="1"/>
      </w:tblPr>
      <w:tblGrid>
        <w:gridCol w:w="4432"/>
        <w:gridCol w:w="4933"/>
      </w:tblGrid>
      <w:tr w:rsidR="001E4B86" w:rsidRPr="00AB6CD1" w14:paraId="4ED36994" w14:textId="77777777" w:rsidTr="005A28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2" w:type="dxa"/>
            <w:vAlign w:val="center"/>
          </w:tcPr>
          <w:p w14:paraId="022506A8" w14:textId="77777777" w:rsidR="001E4B86" w:rsidRPr="00AB6CD1" w:rsidRDefault="001E4B86" w:rsidP="005A282F">
            <w:pPr>
              <w:pStyle w:val="Textoindependiente"/>
              <w:spacing w:before="120" w:after="120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Nombre del Contratista:</w:t>
            </w:r>
          </w:p>
          <w:p w14:paraId="617D0789" w14:textId="767D75B6" w:rsidR="001E4B86" w:rsidRPr="00AB6CD1" w:rsidRDefault="00857D74" w:rsidP="005A282F">
            <w:pPr>
              <w:pStyle w:val="Textoindependiente"/>
              <w:spacing w:before="120" w:after="120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857D74">
              <w:rPr>
                <w:rFonts w:cs="Arial"/>
                <w:sz w:val="18"/>
                <w:szCs w:val="18"/>
              </w:rPr>
              <w:t>VIAJA POR EL MUNDO WEB/NICKISIX360 S.A.S.</w:t>
            </w:r>
          </w:p>
        </w:tc>
        <w:tc>
          <w:tcPr>
            <w:tcW w:w="4933" w:type="dxa"/>
            <w:vAlign w:val="center"/>
          </w:tcPr>
          <w:p w14:paraId="14970EEE" w14:textId="77777777" w:rsidR="001E4B86" w:rsidRPr="00AB6CD1" w:rsidRDefault="001E4B86" w:rsidP="005A282F">
            <w:pPr>
              <w:pStyle w:val="Textoindependiente"/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Tipo y Número de Identificación:</w:t>
            </w:r>
          </w:p>
          <w:p w14:paraId="02248A1F" w14:textId="3A74FA4D" w:rsidR="001E4B86" w:rsidRPr="00AB6CD1" w:rsidRDefault="003C7A75" w:rsidP="005A282F">
            <w:pPr>
              <w:pStyle w:val="Textoindependiente"/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NIT: </w:t>
            </w:r>
            <w:proofErr w:type="gramStart"/>
            <w:r w:rsidR="00780F16" w:rsidRPr="00780F16">
              <w:rPr>
                <w:rFonts w:cs="Arial"/>
                <w:sz w:val="18"/>
                <w:szCs w:val="18"/>
              </w:rPr>
              <w:t>900069323</w:t>
            </w:r>
            <w:r w:rsidR="00C728E9" w:rsidRPr="00A65970">
              <w:rPr>
                <w:rFonts w:cs="Arial"/>
                <w:sz w:val="18"/>
                <w:szCs w:val="18"/>
              </w:rPr>
              <w:t xml:space="preserve"> </w:t>
            </w:r>
            <w:r w:rsidR="00C728E9">
              <w:rPr>
                <w:rFonts w:cs="Arial"/>
                <w:sz w:val="18"/>
                <w:szCs w:val="18"/>
              </w:rPr>
              <w:t xml:space="preserve"> DV</w:t>
            </w:r>
            <w:proofErr w:type="gramEnd"/>
            <w:r w:rsidR="00C728E9">
              <w:rPr>
                <w:rFonts w:cs="Arial"/>
                <w:sz w:val="18"/>
                <w:szCs w:val="18"/>
              </w:rPr>
              <w:t xml:space="preserve">: </w:t>
            </w:r>
            <w:r w:rsidR="00780F16">
              <w:rPr>
                <w:rFonts w:cs="Arial"/>
                <w:sz w:val="18"/>
                <w:szCs w:val="18"/>
              </w:rPr>
              <w:t>6</w:t>
            </w:r>
          </w:p>
        </w:tc>
      </w:tr>
      <w:tr w:rsidR="001E4B86" w:rsidRPr="00AB6CD1" w14:paraId="7A83D24E" w14:textId="77777777" w:rsidTr="005A282F">
        <w:trPr>
          <w:trHeight w:val="3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5" w:type="dxa"/>
            <w:gridSpan w:val="2"/>
            <w:vAlign w:val="center"/>
          </w:tcPr>
          <w:p w14:paraId="1F8633F4" w14:textId="09E591A9" w:rsidR="006830EF" w:rsidRPr="00AB6CD1" w:rsidRDefault="001E4B86" w:rsidP="00D7109D">
            <w:pPr>
              <w:pStyle w:val="Textoindependiente"/>
              <w:spacing w:before="120" w:after="120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Objeto</w:t>
            </w:r>
            <w:r w:rsidR="00800F6F" w:rsidRPr="00AB6CD1">
              <w:rPr>
                <w:rFonts w:cs="Arial"/>
                <w:sz w:val="22"/>
                <w:szCs w:val="22"/>
              </w:rPr>
              <w:t xml:space="preserve"> Contractual</w:t>
            </w:r>
            <w:r w:rsidRPr="00AB6CD1">
              <w:rPr>
                <w:rFonts w:cs="Arial"/>
                <w:sz w:val="22"/>
                <w:szCs w:val="22"/>
              </w:rPr>
              <w:t>:</w:t>
            </w:r>
            <w:r w:rsidR="00225709">
              <w:rPr>
                <w:rFonts w:cs="Arial"/>
                <w:sz w:val="22"/>
                <w:szCs w:val="22"/>
              </w:rPr>
              <w:t xml:space="preserve"> </w:t>
            </w:r>
            <w:r w:rsidR="00D7109D" w:rsidRPr="00D7109D">
              <w:rPr>
                <w:rFonts w:cs="Arial"/>
                <w:b w:val="0"/>
                <w:bCs w:val="0"/>
                <w:sz w:val="22"/>
                <w:szCs w:val="22"/>
              </w:rPr>
              <w:t>148 Suministro de pasajes aéreos en rutas nacionales e internacionales para el desplazamiento de los</w:t>
            </w:r>
            <w:r w:rsidR="00D7109D">
              <w:rPr>
                <w:rFonts w:cs="Arial"/>
                <w:b w:val="0"/>
                <w:bCs w:val="0"/>
                <w:sz w:val="22"/>
                <w:szCs w:val="22"/>
              </w:rPr>
              <w:t xml:space="preserve"> </w:t>
            </w:r>
            <w:r w:rsidR="00D7109D" w:rsidRPr="00D7109D">
              <w:rPr>
                <w:rFonts w:cs="Arial"/>
                <w:b w:val="0"/>
                <w:bCs w:val="0"/>
                <w:sz w:val="22"/>
                <w:szCs w:val="22"/>
              </w:rPr>
              <w:t>funcionarios y contratistas de la CREG.</w:t>
            </w:r>
          </w:p>
        </w:tc>
      </w:tr>
      <w:tr w:rsidR="001E4B86" w:rsidRPr="00AB6CD1" w14:paraId="500DE315" w14:textId="77777777" w:rsidTr="005A282F">
        <w:trPr>
          <w:trHeight w:val="3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5" w:type="dxa"/>
            <w:gridSpan w:val="2"/>
            <w:vAlign w:val="center"/>
          </w:tcPr>
          <w:p w14:paraId="2E280328" w14:textId="38FDD35B" w:rsidR="001E4B86" w:rsidRPr="00AB6CD1" w:rsidRDefault="001E4B86" w:rsidP="005A282F">
            <w:pPr>
              <w:pStyle w:val="Textoindependiente"/>
              <w:spacing w:before="120" w:after="120"/>
              <w:rPr>
                <w:rFonts w:cs="Arial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 xml:space="preserve">Valor </w:t>
            </w:r>
            <w:r w:rsidR="00862B7C" w:rsidRPr="00AB6CD1">
              <w:rPr>
                <w:rFonts w:cs="Arial"/>
                <w:sz w:val="22"/>
                <w:szCs w:val="22"/>
              </w:rPr>
              <w:t xml:space="preserve">Total </w:t>
            </w:r>
            <w:r w:rsidRPr="00AB6CD1">
              <w:rPr>
                <w:rFonts w:cs="Arial"/>
                <w:sz w:val="22"/>
                <w:szCs w:val="22"/>
              </w:rPr>
              <w:t>del Contrato:</w:t>
            </w:r>
            <w:r w:rsidR="005A282F">
              <w:rPr>
                <w:rFonts w:cs="Arial"/>
                <w:sz w:val="22"/>
                <w:szCs w:val="22"/>
              </w:rPr>
              <w:t xml:space="preserve"> $</w:t>
            </w:r>
            <w:r w:rsidR="00A545D0">
              <w:rPr>
                <w:rFonts w:cs="Arial"/>
                <w:sz w:val="22"/>
                <w:szCs w:val="22"/>
              </w:rPr>
              <w:t>225</w:t>
            </w:r>
            <w:r w:rsidR="00241D62">
              <w:rPr>
                <w:rFonts w:cs="Arial"/>
                <w:sz w:val="22"/>
                <w:szCs w:val="22"/>
              </w:rPr>
              <w:t>.094.841</w:t>
            </w:r>
            <w:r w:rsidR="00A07753">
              <w:rPr>
                <w:rFonts w:cs="Arial"/>
                <w:sz w:val="22"/>
                <w:szCs w:val="22"/>
              </w:rPr>
              <w:t xml:space="preserve"> </w:t>
            </w:r>
          </w:p>
        </w:tc>
      </w:tr>
      <w:tr w:rsidR="00357D1A" w:rsidRPr="00185251" w14:paraId="20BA5F93" w14:textId="77777777" w:rsidTr="005A282F">
        <w:trPr>
          <w:trHeight w:val="3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5" w:type="dxa"/>
            <w:gridSpan w:val="2"/>
            <w:vAlign w:val="center"/>
          </w:tcPr>
          <w:p w14:paraId="7BD475DB" w14:textId="442B2B53" w:rsidR="006830EF" w:rsidRPr="001B0561" w:rsidRDefault="00357D1A" w:rsidP="00B36172">
            <w:pPr>
              <w:pStyle w:val="Textoindependiente"/>
              <w:spacing w:before="120" w:after="120"/>
              <w:rPr>
                <w:rFonts w:cs="Arial"/>
                <w:i/>
                <w:iCs/>
                <w:sz w:val="22"/>
                <w:szCs w:val="22"/>
              </w:rPr>
            </w:pPr>
            <w:r w:rsidRPr="00185251">
              <w:rPr>
                <w:rFonts w:cs="Arial"/>
                <w:sz w:val="22"/>
                <w:szCs w:val="22"/>
              </w:rPr>
              <w:t>Forma de Pago:</w:t>
            </w:r>
            <w:r w:rsidR="005A282F" w:rsidRPr="00185251">
              <w:rPr>
                <w:rFonts w:cs="Arial"/>
                <w:sz w:val="22"/>
                <w:szCs w:val="22"/>
              </w:rPr>
              <w:t xml:space="preserve"> </w:t>
            </w:r>
            <w:r w:rsidR="00B36172" w:rsidRPr="00B36172">
              <w:rPr>
                <w:rFonts w:cs="Arial"/>
                <w:i/>
                <w:iCs/>
                <w:sz w:val="22"/>
                <w:szCs w:val="22"/>
              </w:rPr>
              <w:t>“</w:t>
            </w:r>
            <w:r w:rsidR="001B0561">
              <w:rPr>
                <w:rFonts w:cs="Arial"/>
                <w:i/>
                <w:iCs/>
                <w:sz w:val="22"/>
                <w:szCs w:val="22"/>
              </w:rPr>
              <w:t xml:space="preserve">(…) </w:t>
            </w:r>
            <w:r w:rsidR="005B4FF6" w:rsidRPr="005B4FF6">
              <w:rPr>
                <w:rFonts w:cs="Arial"/>
                <w:b w:val="0"/>
                <w:bCs w:val="0"/>
                <w:i/>
                <w:iCs/>
                <w:sz w:val="22"/>
                <w:szCs w:val="22"/>
              </w:rPr>
              <w:t>periodicidad mensual, dentro de los quince (15) días</w:t>
            </w:r>
            <w:r w:rsidR="005B4FF6">
              <w:rPr>
                <w:rFonts w:cs="Arial"/>
                <w:b w:val="0"/>
                <w:bCs w:val="0"/>
                <w:i/>
                <w:iCs/>
                <w:sz w:val="22"/>
                <w:szCs w:val="22"/>
              </w:rPr>
              <w:t xml:space="preserve"> </w:t>
            </w:r>
            <w:r w:rsidR="005B4FF6" w:rsidRPr="005B4FF6">
              <w:rPr>
                <w:rFonts w:cs="Arial"/>
                <w:b w:val="0"/>
                <w:bCs w:val="0"/>
                <w:i/>
                <w:iCs/>
                <w:sz w:val="22"/>
                <w:szCs w:val="22"/>
              </w:rPr>
              <w:t>siguientes a su radicación y de acuerdo con el corte de cuentas del respectivo mes,</w:t>
            </w:r>
            <w:r w:rsidR="005B4FF6">
              <w:rPr>
                <w:rFonts w:cs="Arial"/>
                <w:b w:val="0"/>
                <w:bCs w:val="0"/>
                <w:i/>
                <w:iCs/>
                <w:sz w:val="22"/>
                <w:szCs w:val="22"/>
              </w:rPr>
              <w:t xml:space="preserve"> </w:t>
            </w:r>
            <w:r w:rsidR="005B4FF6" w:rsidRPr="005B4FF6">
              <w:rPr>
                <w:rFonts w:cs="Arial"/>
                <w:b w:val="0"/>
                <w:bCs w:val="0"/>
                <w:i/>
                <w:iCs/>
                <w:sz w:val="22"/>
                <w:szCs w:val="22"/>
              </w:rPr>
              <w:t>previo recibo a satisfacción por parte del supervisor del contrato de la factura</w:t>
            </w:r>
            <w:r w:rsidR="005B4FF6">
              <w:rPr>
                <w:rFonts w:cs="Arial"/>
                <w:b w:val="0"/>
                <w:bCs w:val="0"/>
                <w:i/>
                <w:iCs/>
                <w:sz w:val="22"/>
                <w:szCs w:val="22"/>
              </w:rPr>
              <w:t xml:space="preserve"> </w:t>
            </w:r>
            <w:r w:rsidR="005B4FF6" w:rsidRPr="005B4FF6">
              <w:rPr>
                <w:rFonts w:cs="Arial"/>
                <w:b w:val="0"/>
                <w:bCs w:val="0"/>
                <w:i/>
                <w:iCs/>
                <w:sz w:val="22"/>
                <w:szCs w:val="22"/>
              </w:rPr>
              <w:t>electrónica de venta expedida por el proveedo</w:t>
            </w:r>
            <w:r w:rsidR="001B0561">
              <w:rPr>
                <w:rFonts w:cs="Arial"/>
                <w:b w:val="0"/>
                <w:bCs w:val="0"/>
                <w:i/>
                <w:iCs/>
                <w:sz w:val="22"/>
                <w:szCs w:val="22"/>
              </w:rPr>
              <w:t>r</w:t>
            </w:r>
            <w:r w:rsidR="00B36172" w:rsidRPr="00B36172">
              <w:rPr>
                <w:rFonts w:cs="Arial"/>
                <w:b w:val="0"/>
                <w:bCs w:val="0"/>
                <w:i/>
                <w:iCs/>
                <w:sz w:val="22"/>
                <w:szCs w:val="22"/>
              </w:rPr>
              <w:t>.”</w:t>
            </w:r>
          </w:p>
        </w:tc>
      </w:tr>
      <w:tr w:rsidR="0093426E" w:rsidRPr="00AB6CD1" w14:paraId="351A99FD" w14:textId="77777777" w:rsidTr="005A282F">
        <w:trPr>
          <w:trHeight w:val="1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2" w:type="dxa"/>
            <w:vAlign w:val="center"/>
          </w:tcPr>
          <w:p w14:paraId="43D026CD" w14:textId="7BAE45EA" w:rsidR="0093426E" w:rsidRPr="00AB6CD1" w:rsidRDefault="0093426E" w:rsidP="005A282F">
            <w:pPr>
              <w:pStyle w:val="Textoindependiente"/>
              <w:spacing w:before="120" w:after="120"/>
              <w:rPr>
                <w:rFonts w:cs="Arial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Fecha de Inicio:</w:t>
            </w:r>
            <w:r w:rsidR="0058578E">
              <w:rPr>
                <w:rFonts w:cs="Arial"/>
                <w:sz w:val="22"/>
                <w:szCs w:val="22"/>
              </w:rPr>
              <w:t xml:space="preserve"> </w:t>
            </w:r>
            <w:r w:rsidR="00A50EC2">
              <w:rPr>
                <w:rFonts w:cs="Arial"/>
                <w:b w:val="0"/>
                <w:bCs w:val="0"/>
                <w:sz w:val="22"/>
                <w:szCs w:val="22"/>
              </w:rPr>
              <w:t>11</w:t>
            </w:r>
            <w:r w:rsidR="001A59A0" w:rsidRPr="001A59A0">
              <w:rPr>
                <w:rFonts w:cs="Arial"/>
                <w:b w:val="0"/>
                <w:bCs w:val="0"/>
                <w:sz w:val="22"/>
                <w:szCs w:val="22"/>
              </w:rPr>
              <w:t>/0</w:t>
            </w:r>
            <w:r w:rsidR="00A50EC2">
              <w:rPr>
                <w:rFonts w:cs="Arial"/>
                <w:b w:val="0"/>
                <w:bCs w:val="0"/>
                <w:sz w:val="22"/>
                <w:szCs w:val="22"/>
              </w:rPr>
              <w:t>5</w:t>
            </w:r>
            <w:r w:rsidR="001A59A0" w:rsidRPr="001A59A0">
              <w:rPr>
                <w:rFonts w:cs="Arial"/>
                <w:b w:val="0"/>
                <w:bCs w:val="0"/>
                <w:sz w:val="22"/>
                <w:szCs w:val="22"/>
              </w:rPr>
              <w:t>/2026</w:t>
            </w:r>
          </w:p>
        </w:tc>
        <w:tc>
          <w:tcPr>
            <w:tcW w:w="4933" w:type="dxa"/>
            <w:vAlign w:val="center"/>
          </w:tcPr>
          <w:p w14:paraId="236D59CC" w14:textId="10A966A1" w:rsidR="0093426E" w:rsidRPr="00AB6CD1" w:rsidRDefault="0093426E" w:rsidP="00B87E5A">
            <w:pPr>
              <w:autoSpaceDE w:val="0"/>
              <w:autoSpaceDN w:val="0"/>
              <w:adjustRightInd w:val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22"/>
                <w:szCs w:val="22"/>
              </w:rPr>
            </w:pPr>
            <w:r w:rsidRPr="00AB6CD1">
              <w:rPr>
                <w:rFonts w:cs="Arial"/>
                <w:b/>
                <w:bCs/>
                <w:sz w:val="22"/>
                <w:szCs w:val="22"/>
              </w:rPr>
              <w:t>Fecha de Terminación:</w:t>
            </w:r>
            <w:r w:rsidR="00B060B6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E65A90" w:rsidRPr="006830EF">
              <w:rPr>
                <w:rFonts w:cs="Arial"/>
                <w:sz w:val="22"/>
                <w:szCs w:val="22"/>
              </w:rPr>
              <w:t xml:space="preserve">hasta el </w:t>
            </w:r>
            <w:r w:rsidR="00A50EC2">
              <w:rPr>
                <w:rFonts w:cs="Arial"/>
                <w:sz w:val="22"/>
                <w:szCs w:val="22"/>
              </w:rPr>
              <w:t>31</w:t>
            </w:r>
            <w:r w:rsidR="005E7499" w:rsidRPr="006830EF">
              <w:rPr>
                <w:rFonts w:cs="Arial"/>
                <w:sz w:val="22"/>
                <w:szCs w:val="22"/>
              </w:rPr>
              <w:t>/</w:t>
            </w:r>
            <w:r w:rsidR="00A50EC2">
              <w:rPr>
                <w:rFonts w:cs="Arial"/>
                <w:sz w:val="22"/>
                <w:szCs w:val="22"/>
              </w:rPr>
              <w:t>12</w:t>
            </w:r>
            <w:r w:rsidR="005E7499" w:rsidRPr="006830EF">
              <w:rPr>
                <w:rFonts w:cs="Arial"/>
                <w:sz w:val="22"/>
                <w:szCs w:val="22"/>
              </w:rPr>
              <w:t xml:space="preserve">/2026 </w:t>
            </w:r>
            <w:r w:rsidR="00DB7312" w:rsidRPr="006830EF">
              <w:rPr>
                <w:rFonts w:cs="Arial"/>
                <w:sz w:val="22"/>
                <w:szCs w:val="22"/>
              </w:rPr>
              <w:t>o hasta agotar los recursos, lo primero que suce</w:t>
            </w:r>
            <w:r w:rsidR="005E7499" w:rsidRPr="006830EF">
              <w:rPr>
                <w:rFonts w:cs="Arial"/>
                <w:sz w:val="22"/>
                <w:szCs w:val="22"/>
              </w:rPr>
              <w:t>da.</w:t>
            </w:r>
          </w:p>
        </w:tc>
      </w:tr>
      <w:tr w:rsidR="0093426E" w:rsidRPr="00AB6CD1" w14:paraId="6BDEBF33" w14:textId="77777777" w:rsidTr="005A282F">
        <w:trPr>
          <w:trHeight w:val="1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2" w:type="dxa"/>
            <w:vAlign w:val="center"/>
          </w:tcPr>
          <w:p w14:paraId="3FCD7665" w14:textId="6588D06F" w:rsidR="0093426E" w:rsidRPr="00AB6CD1" w:rsidRDefault="0093426E" w:rsidP="005A282F">
            <w:pPr>
              <w:pStyle w:val="Textoindependiente"/>
              <w:spacing w:before="120" w:after="120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CDP N</w:t>
            </w:r>
            <w:r w:rsidR="00014A10">
              <w:rPr>
                <w:rFonts w:cs="Arial"/>
                <w:sz w:val="22"/>
                <w:szCs w:val="22"/>
              </w:rPr>
              <w:t>o.</w:t>
            </w:r>
            <w:r w:rsidR="00F464F5">
              <w:rPr>
                <w:rFonts w:cs="Arial"/>
                <w:sz w:val="22"/>
                <w:szCs w:val="22"/>
              </w:rPr>
              <w:t xml:space="preserve"> </w:t>
            </w:r>
            <w:r w:rsidR="00A845E3" w:rsidRPr="00A845E3">
              <w:rPr>
                <w:rFonts w:cs="Arial"/>
                <w:b w:val="0"/>
                <w:bCs w:val="0"/>
                <w:sz w:val="22"/>
                <w:szCs w:val="22"/>
              </w:rPr>
              <w:t>1</w:t>
            </w:r>
            <w:r w:rsidR="00014A10">
              <w:rPr>
                <w:rFonts w:cs="Arial"/>
                <w:b w:val="0"/>
                <w:bCs w:val="0"/>
                <w:sz w:val="22"/>
                <w:szCs w:val="22"/>
              </w:rPr>
              <w:t>6226</w:t>
            </w:r>
          </w:p>
        </w:tc>
        <w:tc>
          <w:tcPr>
            <w:tcW w:w="4933" w:type="dxa"/>
            <w:vAlign w:val="center"/>
          </w:tcPr>
          <w:p w14:paraId="4843CB65" w14:textId="762F386D" w:rsidR="0093426E" w:rsidRPr="00AB6CD1" w:rsidRDefault="0093426E" w:rsidP="005A282F">
            <w:pPr>
              <w:pStyle w:val="Textoindependiente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22"/>
                <w:szCs w:val="22"/>
              </w:rPr>
            </w:pPr>
            <w:r w:rsidRPr="00AB6CD1">
              <w:rPr>
                <w:rFonts w:cs="Arial"/>
                <w:b/>
                <w:bCs/>
                <w:sz w:val="22"/>
                <w:szCs w:val="22"/>
              </w:rPr>
              <w:t>RP N</w:t>
            </w:r>
            <w:r w:rsidR="00014A10">
              <w:rPr>
                <w:rFonts w:cs="Arial"/>
                <w:b/>
                <w:bCs/>
                <w:sz w:val="22"/>
                <w:szCs w:val="22"/>
              </w:rPr>
              <w:t>o.</w:t>
            </w:r>
            <w:r w:rsidR="00F464F5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DB203C">
              <w:rPr>
                <w:rFonts w:cs="Arial"/>
                <w:sz w:val="22"/>
                <w:szCs w:val="22"/>
              </w:rPr>
              <w:t>5</w:t>
            </w:r>
            <w:r w:rsidR="007D2E2C" w:rsidRPr="007D2E2C">
              <w:rPr>
                <w:rFonts w:cs="Arial"/>
                <w:sz w:val="22"/>
                <w:szCs w:val="22"/>
              </w:rPr>
              <w:t>4</w:t>
            </w:r>
            <w:r w:rsidR="00DB203C">
              <w:rPr>
                <w:rFonts w:cs="Arial"/>
                <w:sz w:val="22"/>
                <w:szCs w:val="22"/>
              </w:rPr>
              <w:t>1</w:t>
            </w:r>
            <w:r w:rsidR="007D2E2C" w:rsidRPr="007D2E2C">
              <w:rPr>
                <w:rFonts w:cs="Arial"/>
                <w:sz w:val="22"/>
                <w:szCs w:val="22"/>
              </w:rPr>
              <w:t>26</w:t>
            </w:r>
          </w:p>
        </w:tc>
      </w:tr>
      <w:tr w:rsidR="00AB7087" w:rsidRPr="00AB6CD1" w14:paraId="4470556D" w14:textId="77777777" w:rsidTr="005A282F">
        <w:trPr>
          <w:trHeight w:val="1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2" w:type="dxa"/>
            <w:vAlign w:val="center"/>
          </w:tcPr>
          <w:p w14:paraId="0B93D042" w14:textId="596FC521" w:rsidR="00AB7087" w:rsidRDefault="00AB7087" w:rsidP="005A282F">
            <w:pPr>
              <w:pStyle w:val="Textoindependiente"/>
              <w:spacing w:before="120" w:after="120"/>
              <w:rPr>
                <w:rFonts w:cs="Arial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 xml:space="preserve">Número </w:t>
            </w:r>
            <w:r w:rsidR="00FC449F" w:rsidRPr="00AB6CD1">
              <w:rPr>
                <w:rFonts w:cs="Arial"/>
                <w:sz w:val="22"/>
                <w:szCs w:val="22"/>
              </w:rPr>
              <w:t xml:space="preserve">total </w:t>
            </w:r>
            <w:r w:rsidRPr="00AB6CD1">
              <w:rPr>
                <w:rFonts w:cs="Arial"/>
                <w:sz w:val="22"/>
                <w:szCs w:val="22"/>
              </w:rPr>
              <w:t xml:space="preserve">de </w:t>
            </w:r>
            <w:r w:rsidR="00FC449F" w:rsidRPr="00AB6CD1">
              <w:rPr>
                <w:rFonts w:cs="Arial"/>
                <w:sz w:val="22"/>
                <w:szCs w:val="22"/>
              </w:rPr>
              <w:t xml:space="preserve">pagos durante la vigencia del contrato </w:t>
            </w:r>
            <w:r w:rsidRPr="00AB6CD1">
              <w:rPr>
                <w:rFonts w:cs="Arial"/>
                <w:sz w:val="22"/>
                <w:szCs w:val="22"/>
              </w:rPr>
              <w:t>(plan de pagos):</w:t>
            </w:r>
            <w:r w:rsidR="00F13ABB">
              <w:rPr>
                <w:rFonts w:cs="Arial"/>
                <w:sz w:val="22"/>
                <w:szCs w:val="22"/>
              </w:rPr>
              <w:t xml:space="preserve"> </w:t>
            </w:r>
            <w:r w:rsidR="00DE108C" w:rsidRPr="00DE108C">
              <w:rPr>
                <w:rFonts w:cs="Arial"/>
                <w:b w:val="0"/>
                <w:bCs w:val="0"/>
                <w:sz w:val="22"/>
                <w:szCs w:val="22"/>
              </w:rPr>
              <w:t>8</w:t>
            </w:r>
            <w:r w:rsidR="00EB5293">
              <w:rPr>
                <w:rFonts w:cs="Arial"/>
                <w:b w:val="0"/>
                <w:bCs w:val="0"/>
                <w:sz w:val="22"/>
                <w:szCs w:val="22"/>
              </w:rPr>
              <w:t xml:space="preserve"> pagos </w:t>
            </w:r>
          </w:p>
          <w:p w14:paraId="3FE3CC97" w14:textId="1C52835D" w:rsidR="006830EF" w:rsidRPr="00AB6CD1" w:rsidRDefault="006830EF" w:rsidP="005A282F">
            <w:pPr>
              <w:pStyle w:val="Textoindependiente"/>
              <w:spacing w:before="120" w:after="120"/>
              <w:rPr>
                <w:rFonts w:cs="Arial"/>
                <w:sz w:val="22"/>
                <w:szCs w:val="22"/>
              </w:rPr>
            </w:pPr>
          </w:p>
        </w:tc>
        <w:tc>
          <w:tcPr>
            <w:tcW w:w="4933" w:type="dxa"/>
            <w:vAlign w:val="center"/>
          </w:tcPr>
          <w:p w14:paraId="212C8829" w14:textId="40F19FBB" w:rsidR="00AB7087" w:rsidRPr="00AB6CD1" w:rsidRDefault="00AB7087" w:rsidP="005A282F">
            <w:pPr>
              <w:pStyle w:val="Textoindependiente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22"/>
                <w:szCs w:val="22"/>
              </w:rPr>
            </w:pPr>
            <w:r w:rsidRPr="00AB6CD1">
              <w:rPr>
                <w:rFonts w:cs="Arial"/>
                <w:b/>
                <w:bCs/>
                <w:sz w:val="22"/>
                <w:szCs w:val="22"/>
              </w:rPr>
              <w:t xml:space="preserve">Nombre del </w:t>
            </w:r>
            <w:r w:rsidR="00FC449F" w:rsidRPr="00AB6CD1">
              <w:rPr>
                <w:rFonts w:cs="Arial"/>
                <w:b/>
                <w:bCs/>
                <w:sz w:val="22"/>
                <w:szCs w:val="22"/>
              </w:rPr>
              <w:t>supervisor</w:t>
            </w:r>
            <w:r w:rsidRPr="00AB6CD1">
              <w:rPr>
                <w:rFonts w:cs="Arial"/>
                <w:b/>
                <w:bCs/>
                <w:sz w:val="22"/>
                <w:szCs w:val="22"/>
              </w:rPr>
              <w:t>:</w:t>
            </w:r>
            <w:r w:rsidR="00F13ABB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F13ABB" w:rsidRPr="00F13ABB">
              <w:rPr>
                <w:rFonts w:cs="Arial"/>
                <w:sz w:val="22"/>
                <w:szCs w:val="22"/>
              </w:rPr>
              <w:t>Jorge Ivan Pardo Avella</w:t>
            </w:r>
          </w:p>
        </w:tc>
      </w:tr>
    </w:tbl>
    <w:p w14:paraId="05A34ABF" w14:textId="77777777" w:rsidR="004404EC" w:rsidRPr="00AB6CD1" w:rsidRDefault="004404EC" w:rsidP="000E1363">
      <w:pPr>
        <w:pStyle w:val="Textoindependiente"/>
        <w:jc w:val="center"/>
        <w:rPr>
          <w:rFonts w:cs="Arial"/>
          <w:b/>
          <w:bCs/>
          <w:color w:val="404040" w:themeColor="text1" w:themeTint="BF"/>
          <w:sz w:val="22"/>
          <w:szCs w:val="22"/>
          <w:lang w:val="es-419"/>
        </w:rPr>
      </w:pPr>
    </w:p>
    <w:p w14:paraId="1F731095" w14:textId="7D3E49DD" w:rsidR="000E1363" w:rsidRPr="00AB6CD1" w:rsidRDefault="00464392" w:rsidP="000E1363">
      <w:pPr>
        <w:pStyle w:val="Textoindependiente"/>
        <w:jc w:val="center"/>
        <w:rPr>
          <w:rFonts w:cs="Arial"/>
          <w:b/>
          <w:bCs/>
          <w:color w:val="404040" w:themeColor="text1" w:themeTint="BF"/>
          <w:sz w:val="22"/>
          <w:szCs w:val="22"/>
          <w:lang w:val="es-419"/>
        </w:rPr>
      </w:pPr>
      <w:r w:rsidRPr="00AB6CD1">
        <w:rPr>
          <w:rFonts w:cs="Arial"/>
          <w:b/>
          <w:bCs/>
          <w:color w:val="404040" w:themeColor="text1" w:themeTint="BF"/>
          <w:sz w:val="22"/>
          <w:szCs w:val="22"/>
          <w:lang w:val="es-419"/>
        </w:rPr>
        <w:t>DATOS DEL PERIODO DE PAGO</w:t>
      </w:r>
    </w:p>
    <w:p w14:paraId="4357B247" w14:textId="42B31B27" w:rsidR="002F1102" w:rsidRPr="00AB6CD1" w:rsidRDefault="00462B10" w:rsidP="00954B89">
      <w:p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>E</w:t>
      </w:r>
      <w:r w:rsidR="009D3AAF" w:rsidRPr="00AB6CD1">
        <w:rPr>
          <w:rFonts w:cs="Arial"/>
          <w:sz w:val="22"/>
          <w:szCs w:val="22"/>
        </w:rPr>
        <w:t>l producto</w:t>
      </w:r>
      <w:r w:rsidR="00262459" w:rsidRPr="00AB6CD1">
        <w:rPr>
          <w:rFonts w:cs="Arial"/>
          <w:sz w:val="22"/>
          <w:szCs w:val="22"/>
        </w:rPr>
        <w:t xml:space="preserve"> y/o servicio</w:t>
      </w:r>
      <w:r w:rsidR="009D3AAF" w:rsidRPr="00AB6CD1">
        <w:rPr>
          <w:rFonts w:cs="Arial"/>
          <w:sz w:val="22"/>
          <w:szCs w:val="22"/>
        </w:rPr>
        <w:t xml:space="preserve"> a </w:t>
      </w:r>
      <w:r w:rsidR="00EB31BC" w:rsidRPr="00AB6CD1">
        <w:rPr>
          <w:rFonts w:cs="Arial"/>
          <w:sz w:val="22"/>
          <w:szCs w:val="22"/>
        </w:rPr>
        <w:t>recibir</w:t>
      </w:r>
      <w:r w:rsidRPr="00AB6CD1">
        <w:rPr>
          <w:rFonts w:cs="Arial"/>
          <w:sz w:val="22"/>
          <w:szCs w:val="22"/>
        </w:rPr>
        <w:t xml:space="preserve"> corresponde a</w:t>
      </w:r>
      <w:r w:rsidR="002F1102" w:rsidRPr="00AB6CD1">
        <w:rPr>
          <w:rFonts w:cs="Arial"/>
          <w:sz w:val="22"/>
          <w:szCs w:val="22"/>
        </w:rPr>
        <w:t xml:space="preserve"> una</w:t>
      </w:r>
      <w:r w:rsidR="0038594A" w:rsidRPr="00AB6CD1">
        <w:rPr>
          <w:rFonts w:cs="Arial"/>
          <w:sz w:val="22"/>
          <w:szCs w:val="22"/>
        </w:rPr>
        <w:t>:</w:t>
      </w:r>
      <w:r w:rsidR="002F1102" w:rsidRPr="00AB6CD1">
        <w:rPr>
          <w:rFonts w:cs="Arial"/>
          <w:sz w:val="22"/>
          <w:szCs w:val="22"/>
        </w:rPr>
        <w:t xml:space="preserve"> </w:t>
      </w:r>
    </w:p>
    <w:p w14:paraId="30664092" w14:textId="77777777" w:rsidR="002F1102" w:rsidRPr="00AB6CD1" w:rsidRDefault="002F1102" w:rsidP="00954B89">
      <w:pPr>
        <w:rPr>
          <w:rFonts w:cs="Arial"/>
          <w:b/>
          <w:bCs/>
          <w:sz w:val="22"/>
          <w:szCs w:val="22"/>
        </w:rPr>
      </w:pPr>
    </w:p>
    <w:p w14:paraId="5A4411BF" w14:textId="24A483A3" w:rsidR="002F1102" w:rsidRPr="00AB6CD1" w:rsidRDefault="002F1102" w:rsidP="00954B89">
      <w:pPr>
        <w:rPr>
          <w:rFonts w:cs="Arial"/>
          <w:sz w:val="22"/>
          <w:szCs w:val="22"/>
          <w:lang w:val="pt-PT"/>
        </w:rPr>
      </w:pPr>
      <w:r w:rsidRPr="00AB6CD1">
        <w:rPr>
          <w:rFonts w:cs="Arial"/>
          <w:b/>
          <w:bCs/>
          <w:sz w:val="22"/>
          <w:szCs w:val="22"/>
        </w:rPr>
        <w:t xml:space="preserve">Entrega </w:t>
      </w:r>
      <w:r w:rsidRPr="00AB6CD1">
        <w:rPr>
          <w:rFonts w:cs="Arial"/>
          <w:b/>
          <w:bCs/>
          <w:sz w:val="22"/>
          <w:szCs w:val="22"/>
          <w:lang w:val="pt-PT"/>
        </w:rPr>
        <w:t>Parcial</w:t>
      </w:r>
      <w:r w:rsidRPr="00AB6CD1">
        <w:rPr>
          <w:rFonts w:cs="Arial"/>
          <w:sz w:val="22"/>
          <w:szCs w:val="22"/>
          <w:lang w:val="pt-PT"/>
        </w:rPr>
        <w:t xml:space="preserve"> </w:t>
      </w:r>
      <w:r w:rsidR="00262459" w:rsidRPr="00AB6CD1">
        <w:rPr>
          <w:rFonts w:cs="Arial"/>
          <w:sz w:val="22"/>
          <w:szCs w:val="22"/>
          <w:lang w:val="pt-PT"/>
        </w:rPr>
        <w:t>(</w:t>
      </w:r>
      <w:r w:rsidR="00DE108C" w:rsidRPr="00DE108C">
        <w:rPr>
          <w:rFonts w:cs="Arial"/>
          <w:b/>
          <w:bCs/>
          <w:sz w:val="22"/>
          <w:szCs w:val="22"/>
          <w:u w:val="single"/>
          <w:lang w:val="pt-PT"/>
        </w:rPr>
        <w:t>X</w:t>
      </w:r>
      <w:r w:rsidR="00262459" w:rsidRPr="00AB6CD1">
        <w:rPr>
          <w:rFonts w:cs="Arial"/>
          <w:sz w:val="22"/>
          <w:szCs w:val="22"/>
          <w:lang w:val="pt-PT"/>
        </w:rPr>
        <w:t xml:space="preserve">) </w:t>
      </w:r>
    </w:p>
    <w:p w14:paraId="3252F30D" w14:textId="77777777" w:rsidR="002F1102" w:rsidRPr="00AB6CD1" w:rsidRDefault="002F1102" w:rsidP="00954B89">
      <w:pPr>
        <w:rPr>
          <w:rFonts w:cs="Arial"/>
          <w:b/>
          <w:bCs/>
          <w:sz w:val="22"/>
          <w:szCs w:val="22"/>
          <w:lang w:val="pt-PT"/>
        </w:rPr>
      </w:pPr>
    </w:p>
    <w:p w14:paraId="489036F4" w14:textId="76C373BB" w:rsidR="00EB31BC" w:rsidRPr="00AB6CD1" w:rsidRDefault="00F933DB" w:rsidP="00954B89">
      <w:pPr>
        <w:rPr>
          <w:rFonts w:cs="Arial"/>
          <w:sz w:val="22"/>
          <w:szCs w:val="22"/>
          <w:lang w:val="pt-PT"/>
        </w:rPr>
      </w:pPr>
      <w:r w:rsidRPr="00AB6CD1">
        <w:rPr>
          <w:rFonts w:cs="Arial"/>
          <w:b/>
          <w:bCs/>
          <w:sz w:val="22"/>
          <w:szCs w:val="22"/>
          <w:lang w:val="pt-PT"/>
        </w:rPr>
        <w:t>Entrega Definitiva</w:t>
      </w:r>
      <w:r w:rsidRPr="00AB6CD1">
        <w:rPr>
          <w:rFonts w:cs="Arial"/>
          <w:sz w:val="22"/>
          <w:szCs w:val="22"/>
          <w:lang w:val="pt-PT"/>
        </w:rPr>
        <w:t xml:space="preserve"> (_)</w:t>
      </w:r>
    </w:p>
    <w:p w14:paraId="4437AB44" w14:textId="77777777" w:rsidR="009D3AAF" w:rsidRPr="00AB6CD1" w:rsidRDefault="009D3AAF" w:rsidP="00954B89">
      <w:pPr>
        <w:rPr>
          <w:rFonts w:cs="Arial"/>
          <w:sz w:val="22"/>
          <w:szCs w:val="22"/>
          <w:lang w:val="pt-PT"/>
        </w:rPr>
      </w:pPr>
    </w:p>
    <w:p w14:paraId="1A893B56" w14:textId="77777777" w:rsidR="009D3AAF" w:rsidRPr="00AB6CD1" w:rsidRDefault="009D3AAF" w:rsidP="00954B89">
      <w:pPr>
        <w:rPr>
          <w:rFonts w:cs="Arial"/>
          <w:sz w:val="22"/>
          <w:szCs w:val="22"/>
          <w:lang w:val="pt-PT"/>
        </w:rPr>
      </w:pPr>
    </w:p>
    <w:tbl>
      <w:tblPr>
        <w:tblStyle w:val="Tablaconcuadrcula1clara"/>
        <w:tblW w:w="9360" w:type="dxa"/>
        <w:jc w:val="center"/>
        <w:tblLook w:val="04A0" w:firstRow="1" w:lastRow="0" w:firstColumn="1" w:lastColumn="0" w:noHBand="0" w:noVBand="1"/>
      </w:tblPr>
      <w:tblGrid>
        <w:gridCol w:w="4358"/>
        <w:gridCol w:w="5002"/>
      </w:tblGrid>
      <w:tr w:rsidR="00F20EA1" w:rsidRPr="00AB6CD1" w14:paraId="689C1E8A" w14:textId="77777777" w:rsidTr="005E47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8" w:type="dxa"/>
            <w:vAlign w:val="center"/>
          </w:tcPr>
          <w:p w14:paraId="30FA909B" w14:textId="247D2354" w:rsidR="00F20EA1" w:rsidRPr="00AB6CD1" w:rsidRDefault="003841B0" w:rsidP="005E4741">
            <w:pPr>
              <w:pStyle w:val="Textoindependiente"/>
              <w:spacing w:before="120" w:after="120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Periodo de pago</w:t>
            </w:r>
            <w:r w:rsidR="00F20EA1" w:rsidRPr="00AB6CD1">
              <w:rPr>
                <w:rFonts w:cs="Arial"/>
                <w:sz w:val="22"/>
                <w:szCs w:val="22"/>
              </w:rPr>
              <w:t>:</w:t>
            </w:r>
            <w:r w:rsidR="009C3DAE">
              <w:rPr>
                <w:rFonts w:cs="Arial"/>
                <w:sz w:val="22"/>
                <w:szCs w:val="22"/>
              </w:rPr>
              <w:t xml:space="preserve"> </w:t>
            </w:r>
            <w:r w:rsidR="00EF7D85" w:rsidRPr="00EF7D85">
              <w:rPr>
                <w:rFonts w:cs="Arial"/>
                <w:b w:val="0"/>
                <w:bCs w:val="0"/>
                <w:sz w:val="22"/>
                <w:szCs w:val="22"/>
              </w:rPr>
              <w:t>junio</w:t>
            </w:r>
            <w:r w:rsidR="00EF7D85">
              <w:rPr>
                <w:rFonts w:cs="Arial"/>
                <w:sz w:val="22"/>
                <w:szCs w:val="22"/>
              </w:rPr>
              <w:t xml:space="preserve"> </w:t>
            </w:r>
            <w:r w:rsidR="005E4741">
              <w:rPr>
                <w:rFonts w:cs="Arial"/>
                <w:b w:val="0"/>
                <w:bCs w:val="0"/>
                <w:sz w:val="22"/>
                <w:szCs w:val="22"/>
              </w:rPr>
              <w:t>de 2026</w:t>
            </w:r>
          </w:p>
        </w:tc>
        <w:tc>
          <w:tcPr>
            <w:tcW w:w="5002" w:type="dxa"/>
            <w:vAlign w:val="center"/>
          </w:tcPr>
          <w:p w14:paraId="2F4E443A" w14:textId="4D2BF92D" w:rsidR="00F20EA1" w:rsidRPr="00AB6CD1" w:rsidRDefault="00F20EA1" w:rsidP="005E4741">
            <w:pPr>
              <w:pStyle w:val="Textoindependiente"/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 w:val="0"/>
                <w:bCs w:val="0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 xml:space="preserve">Número de </w:t>
            </w:r>
            <w:r w:rsidR="003841B0" w:rsidRPr="00AB6CD1">
              <w:rPr>
                <w:rFonts w:cs="Arial"/>
                <w:sz w:val="22"/>
                <w:szCs w:val="22"/>
              </w:rPr>
              <w:t>pago</w:t>
            </w:r>
            <w:r w:rsidRPr="00AB6CD1">
              <w:rPr>
                <w:rFonts w:cs="Arial"/>
                <w:sz w:val="22"/>
                <w:szCs w:val="22"/>
              </w:rPr>
              <w:t>:</w:t>
            </w:r>
            <w:r w:rsidR="00D46EE9">
              <w:rPr>
                <w:rFonts w:cs="Arial"/>
                <w:sz w:val="22"/>
                <w:szCs w:val="22"/>
              </w:rPr>
              <w:t xml:space="preserve"> </w:t>
            </w:r>
            <w:r w:rsidR="00EF7D85" w:rsidRPr="00EF7D85">
              <w:rPr>
                <w:rFonts w:cs="Arial"/>
                <w:b w:val="0"/>
                <w:bCs w:val="0"/>
                <w:sz w:val="22"/>
                <w:szCs w:val="22"/>
              </w:rPr>
              <w:t>2</w:t>
            </w:r>
            <w:r w:rsidR="005E4741" w:rsidRPr="00EF7D85">
              <w:rPr>
                <w:rFonts w:cs="Arial"/>
                <w:b w:val="0"/>
                <w:bCs w:val="0"/>
                <w:sz w:val="22"/>
                <w:szCs w:val="22"/>
              </w:rPr>
              <w:t xml:space="preserve"> </w:t>
            </w:r>
            <w:r w:rsidR="005E4741">
              <w:rPr>
                <w:rFonts w:cs="Arial"/>
                <w:b w:val="0"/>
                <w:bCs w:val="0"/>
                <w:sz w:val="22"/>
                <w:szCs w:val="22"/>
              </w:rPr>
              <w:t>pago</w:t>
            </w:r>
          </w:p>
        </w:tc>
      </w:tr>
      <w:tr w:rsidR="00F20EA1" w:rsidRPr="00AB6CD1" w14:paraId="572210C0" w14:textId="77777777" w:rsidTr="005E4741">
        <w:trPr>
          <w:trHeight w:val="2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8" w:type="dxa"/>
            <w:vAlign w:val="center"/>
          </w:tcPr>
          <w:p w14:paraId="06A0244D" w14:textId="02940815" w:rsidR="00F20EA1" w:rsidRPr="00AB6CD1" w:rsidRDefault="00884A8E" w:rsidP="005E4741">
            <w:pPr>
              <w:pStyle w:val="Textoindependiente"/>
              <w:spacing w:before="120" w:after="120"/>
              <w:rPr>
                <w:rFonts w:cs="Arial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t>Valor Bruto de Pago</w:t>
            </w:r>
            <w:r w:rsidR="00F20EA1" w:rsidRPr="00AB6CD1">
              <w:rPr>
                <w:rFonts w:cs="Arial"/>
                <w:sz w:val="22"/>
                <w:szCs w:val="22"/>
              </w:rPr>
              <w:t>:</w:t>
            </w:r>
            <w:r w:rsidR="00D46EE9">
              <w:rPr>
                <w:rFonts w:cs="Arial"/>
                <w:sz w:val="22"/>
                <w:szCs w:val="22"/>
              </w:rPr>
              <w:t xml:space="preserve"> </w:t>
            </w:r>
            <w:r w:rsidR="00D46EE9" w:rsidRPr="005E4741">
              <w:rPr>
                <w:rFonts w:cs="Arial"/>
                <w:b w:val="0"/>
                <w:bCs w:val="0"/>
                <w:sz w:val="22"/>
                <w:szCs w:val="22"/>
              </w:rPr>
              <w:t>$</w:t>
            </w:r>
            <w:r w:rsidR="00B10205" w:rsidRPr="00B10205">
              <w:rPr>
                <w:rFonts w:cs="Arial"/>
                <w:b w:val="0"/>
                <w:bCs w:val="0"/>
                <w:sz w:val="22"/>
                <w:szCs w:val="22"/>
              </w:rPr>
              <w:t>77</w:t>
            </w:r>
            <w:r w:rsidR="00B10205">
              <w:rPr>
                <w:rFonts w:cs="Arial"/>
                <w:b w:val="0"/>
                <w:bCs w:val="0"/>
                <w:sz w:val="22"/>
                <w:szCs w:val="22"/>
              </w:rPr>
              <w:t>.</w:t>
            </w:r>
            <w:r w:rsidR="00B10205" w:rsidRPr="00B10205">
              <w:rPr>
                <w:rFonts w:cs="Arial"/>
                <w:b w:val="0"/>
                <w:bCs w:val="0"/>
                <w:sz w:val="22"/>
                <w:szCs w:val="22"/>
              </w:rPr>
              <w:t>515</w:t>
            </w:r>
            <w:r w:rsidR="00B10205">
              <w:rPr>
                <w:rFonts w:cs="Arial"/>
                <w:b w:val="0"/>
                <w:bCs w:val="0"/>
                <w:sz w:val="22"/>
                <w:szCs w:val="22"/>
              </w:rPr>
              <w:t>.</w:t>
            </w:r>
            <w:r w:rsidR="00B10205" w:rsidRPr="00B10205">
              <w:rPr>
                <w:rFonts w:cs="Arial"/>
                <w:b w:val="0"/>
                <w:bCs w:val="0"/>
                <w:sz w:val="22"/>
                <w:szCs w:val="22"/>
              </w:rPr>
              <w:t>833,4</w:t>
            </w:r>
          </w:p>
        </w:tc>
        <w:tc>
          <w:tcPr>
            <w:tcW w:w="5002" w:type="dxa"/>
            <w:vAlign w:val="center"/>
          </w:tcPr>
          <w:p w14:paraId="489D5711" w14:textId="7CDBA340" w:rsidR="00F20EA1" w:rsidRPr="00AB6CD1" w:rsidRDefault="006F7057" w:rsidP="005E4741">
            <w:pPr>
              <w:pStyle w:val="Textoindependiente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22"/>
                <w:szCs w:val="22"/>
              </w:rPr>
            </w:pPr>
            <w:r w:rsidRPr="00AB6CD1">
              <w:rPr>
                <w:rFonts w:cs="Arial"/>
                <w:b/>
                <w:bCs/>
                <w:sz w:val="22"/>
                <w:szCs w:val="22"/>
              </w:rPr>
              <w:t>Saldo anterior de contrato</w:t>
            </w:r>
            <w:r w:rsidR="00F20EA1" w:rsidRPr="00AB6CD1">
              <w:rPr>
                <w:rFonts w:cs="Arial"/>
                <w:b/>
                <w:bCs/>
                <w:sz w:val="22"/>
                <w:szCs w:val="22"/>
              </w:rPr>
              <w:t>:</w:t>
            </w:r>
            <w:r w:rsidR="00D46EE9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5028A1" w:rsidRPr="00362106">
              <w:rPr>
                <w:rFonts w:cs="Arial"/>
                <w:sz w:val="22"/>
                <w:szCs w:val="22"/>
              </w:rPr>
              <w:t>$</w:t>
            </w:r>
            <w:r w:rsidR="00EF7D85">
              <w:rPr>
                <w:rFonts w:cs="Arial"/>
                <w:sz w:val="22"/>
                <w:szCs w:val="22"/>
              </w:rPr>
              <w:t>136.831.072,10</w:t>
            </w:r>
          </w:p>
        </w:tc>
      </w:tr>
      <w:tr w:rsidR="002D3FD3" w:rsidRPr="00AB6CD1" w14:paraId="55882B42" w14:textId="77777777" w:rsidTr="005E4741">
        <w:trPr>
          <w:trHeight w:val="2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8" w:type="dxa"/>
            <w:vAlign w:val="center"/>
          </w:tcPr>
          <w:p w14:paraId="50E96CF7" w14:textId="02B94C99" w:rsidR="002D3FD3" w:rsidRPr="00AB6CD1" w:rsidRDefault="006F7057" w:rsidP="005E4741">
            <w:pPr>
              <w:pStyle w:val="Textoindependiente"/>
              <w:spacing w:before="120" w:after="120"/>
              <w:rPr>
                <w:rFonts w:cs="Arial"/>
                <w:sz w:val="22"/>
                <w:szCs w:val="22"/>
              </w:rPr>
            </w:pPr>
            <w:r w:rsidRPr="00AB6CD1">
              <w:rPr>
                <w:rFonts w:cs="Arial"/>
                <w:sz w:val="22"/>
                <w:szCs w:val="22"/>
              </w:rPr>
              <w:lastRenderedPageBreak/>
              <w:t>Nuevo saldo de contrato</w:t>
            </w:r>
            <w:r w:rsidR="002D3FD3" w:rsidRPr="00AB6CD1">
              <w:rPr>
                <w:rFonts w:cs="Arial"/>
                <w:sz w:val="22"/>
                <w:szCs w:val="22"/>
              </w:rPr>
              <w:t>:</w:t>
            </w:r>
            <w:r w:rsidR="0000540A">
              <w:rPr>
                <w:rFonts w:cs="Arial"/>
                <w:sz w:val="22"/>
                <w:szCs w:val="22"/>
              </w:rPr>
              <w:t xml:space="preserve"> </w:t>
            </w:r>
            <w:r w:rsidR="0000540A" w:rsidRPr="00362106">
              <w:rPr>
                <w:rFonts w:cs="Arial"/>
                <w:b w:val="0"/>
                <w:bCs w:val="0"/>
                <w:sz w:val="22"/>
                <w:szCs w:val="22"/>
              </w:rPr>
              <w:t>$</w:t>
            </w:r>
            <w:r w:rsidR="00A0511F" w:rsidRPr="00A0511F">
              <w:rPr>
                <w:rFonts w:cs="Arial"/>
                <w:b w:val="0"/>
                <w:bCs w:val="0"/>
                <w:sz w:val="22"/>
                <w:szCs w:val="22"/>
              </w:rPr>
              <w:t>59</w:t>
            </w:r>
            <w:r w:rsidR="00A0511F">
              <w:rPr>
                <w:rFonts w:cs="Arial"/>
                <w:b w:val="0"/>
                <w:bCs w:val="0"/>
                <w:sz w:val="22"/>
                <w:szCs w:val="22"/>
              </w:rPr>
              <w:t>.</w:t>
            </w:r>
            <w:r w:rsidR="00A0511F" w:rsidRPr="00A0511F">
              <w:rPr>
                <w:rFonts w:cs="Arial"/>
                <w:b w:val="0"/>
                <w:bCs w:val="0"/>
                <w:sz w:val="22"/>
                <w:szCs w:val="22"/>
              </w:rPr>
              <w:t>315</w:t>
            </w:r>
            <w:r w:rsidR="00A0511F">
              <w:rPr>
                <w:rFonts w:cs="Arial"/>
                <w:b w:val="0"/>
                <w:bCs w:val="0"/>
                <w:sz w:val="22"/>
                <w:szCs w:val="22"/>
              </w:rPr>
              <w:t>.</w:t>
            </w:r>
            <w:r w:rsidR="00A0511F" w:rsidRPr="00A0511F">
              <w:rPr>
                <w:rFonts w:cs="Arial"/>
                <w:b w:val="0"/>
                <w:bCs w:val="0"/>
                <w:sz w:val="22"/>
                <w:szCs w:val="22"/>
              </w:rPr>
              <w:t>238,7</w:t>
            </w:r>
            <w:r w:rsidR="00A0511F">
              <w:rPr>
                <w:rFonts w:cs="Arial"/>
                <w:b w:val="0"/>
                <w:bCs w:val="0"/>
                <w:sz w:val="22"/>
                <w:szCs w:val="22"/>
              </w:rPr>
              <w:t>0</w:t>
            </w:r>
          </w:p>
        </w:tc>
        <w:tc>
          <w:tcPr>
            <w:tcW w:w="5002" w:type="dxa"/>
            <w:vAlign w:val="center"/>
          </w:tcPr>
          <w:p w14:paraId="26062A0E" w14:textId="682D7996" w:rsidR="002D3FD3" w:rsidRPr="00AB6CD1" w:rsidRDefault="006F7057" w:rsidP="005E4741">
            <w:pPr>
              <w:pStyle w:val="Textoindependiente"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bCs/>
                <w:sz w:val="22"/>
                <w:szCs w:val="22"/>
              </w:rPr>
            </w:pPr>
            <w:r w:rsidRPr="00AB6CD1">
              <w:rPr>
                <w:rFonts w:cs="Arial"/>
                <w:b/>
                <w:bCs/>
                <w:sz w:val="22"/>
                <w:szCs w:val="22"/>
              </w:rPr>
              <w:t>Valor pag</w:t>
            </w:r>
            <w:r w:rsidR="00E905FF" w:rsidRPr="00AB6CD1">
              <w:rPr>
                <w:rFonts w:cs="Arial"/>
                <w:b/>
                <w:bCs/>
                <w:sz w:val="22"/>
                <w:szCs w:val="22"/>
              </w:rPr>
              <w:t>ado</w:t>
            </w:r>
            <w:r w:rsidRPr="00AB6CD1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7E4899" w:rsidRPr="00AB6CD1">
              <w:rPr>
                <w:rFonts w:cs="Arial"/>
                <w:b/>
                <w:bCs/>
                <w:sz w:val="22"/>
                <w:szCs w:val="22"/>
              </w:rPr>
              <w:t>planilla</w:t>
            </w:r>
            <w:r w:rsidR="00B16B11" w:rsidRPr="00AB6CD1">
              <w:rPr>
                <w:rFonts w:cs="Arial"/>
                <w:b/>
                <w:bCs/>
                <w:sz w:val="22"/>
                <w:szCs w:val="22"/>
              </w:rPr>
              <w:t xml:space="preserve"> SS</w:t>
            </w:r>
            <w:r w:rsidR="007E4899" w:rsidRPr="00AB6CD1">
              <w:rPr>
                <w:rFonts w:cs="Arial"/>
                <w:b/>
                <w:bCs/>
                <w:sz w:val="22"/>
                <w:szCs w:val="22"/>
              </w:rPr>
              <w:t>:</w:t>
            </w:r>
            <w:r w:rsidR="00362106">
              <w:rPr>
                <w:rFonts w:cs="Arial"/>
                <w:b/>
                <w:bCs/>
                <w:sz w:val="22"/>
                <w:szCs w:val="22"/>
              </w:rPr>
              <w:t xml:space="preserve">  </w:t>
            </w:r>
            <w:r w:rsidR="00C64A4D" w:rsidRPr="00C64A4D">
              <w:rPr>
                <w:rFonts w:cs="Arial"/>
                <w:b/>
                <w:bCs/>
                <w:sz w:val="22"/>
                <w:szCs w:val="22"/>
              </w:rPr>
              <w:t>7.</w:t>
            </w:r>
            <w:r w:rsidR="00DF54C9">
              <w:rPr>
                <w:rFonts w:cs="Arial"/>
                <w:b/>
                <w:bCs/>
                <w:sz w:val="22"/>
                <w:szCs w:val="22"/>
              </w:rPr>
              <w:t>8</w:t>
            </w:r>
            <w:r w:rsidR="009C7489">
              <w:rPr>
                <w:rFonts w:cs="Arial"/>
                <w:b/>
                <w:bCs/>
                <w:sz w:val="22"/>
                <w:szCs w:val="22"/>
              </w:rPr>
              <w:t>40</w:t>
            </w:r>
            <w:r w:rsidR="00DF54C9">
              <w:rPr>
                <w:rFonts w:cs="Arial"/>
                <w:b/>
                <w:bCs/>
                <w:sz w:val="22"/>
                <w:szCs w:val="22"/>
              </w:rPr>
              <w:t>.</w:t>
            </w:r>
            <w:r w:rsidR="009C7489">
              <w:rPr>
                <w:rFonts w:cs="Arial"/>
                <w:b/>
                <w:bCs/>
                <w:sz w:val="22"/>
                <w:szCs w:val="22"/>
              </w:rPr>
              <w:t>0</w:t>
            </w:r>
            <w:r w:rsidR="00DF54C9">
              <w:rPr>
                <w:rFonts w:cs="Arial"/>
                <w:b/>
                <w:bCs/>
                <w:sz w:val="22"/>
                <w:szCs w:val="22"/>
              </w:rPr>
              <w:t>00</w:t>
            </w:r>
          </w:p>
        </w:tc>
      </w:tr>
    </w:tbl>
    <w:p w14:paraId="71946699" w14:textId="77777777" w:rsidR="00F20EA1" w:rsidRPr="00AB6CD1" w:rsidRDefault="00F20EA1" w:rsidP="00954B89">
      <w:pPr>
        <w:rPr>
          <w:rFonts w:cs="Arial"/>
          <w:sz w:val="22"/>
          <w:szCs w:val="22"/>
        </w:rPr>
      </w:pPr>
    </w:p>
    <w:p w14:paraId="74DBA52E" w14:textId="77777777" w:rsidR="002C1860" w:rsidRDefault="002C1860" w:rsidP="00910921">
      <w:pPr>
        <w:pStyle w:val="Lneadeasunto"/>
        <w:rPr>
          <w:rFonts w:ascii="Arial" w:hAnsi="Arial" w:cs="Arial"/>
          <w:iCs/>
          <w:spacing w:val="-5"/>
          <w:sz w:val="22"/>
          <w:szCs w:val="22"/>
        </w:rPr>
      </w:pPr>
    </w:p>
    <w:p w14:paraId="345653C8" w14:textId="2A82BEBA" w:rsidR="00910921" w:rsidRDefault="00910921" w:rsidP="00910921">
      <w:pPr>
        <w:pStyle w:val="Lneadeasunto"/>
        <w:rPr>
          <w:rFonts w:ascii="Arial" w:hAnsi="Arial" w:cs="Arial"/>
          <w:iCs/>
          <w:spacing w:val="-5"/>
          <w:sz w:val="22"/>
          <w:szCs w:val="22"/>
        </w:rPr>
      </w:pPr>
      <w:r>
        <w:rPr>
          <w:rFonts w:ascii="Arial" w:hAnsi="Arial" w:cs="Arial"/>
          <w:iCs/>
          <w:spacing w:val="-5"/>
          <w:sz w:val="22"/>
          <w:szCs w:val="22"/>
        </w:rPr>
        <w:t>El</w:t>
      </w:r>
      <w:r w:rsidRPr="006C6ED8">
        <w:rPr>
          <w:rFonts w:ascii="Arial" w:hAnsi="Arial" w:cs="Arial"/>
          <w:iCs/>
          <w:spacing w:val="-5"/>
          <w:sz w:val="22"/>
          <w:szCs w:val="22"/>
        </w:rPr>
        <w:t xml:space="preserve"> pago </w:t>
      </w:r>
      <w:r w:rsidR="00A871E4">
        <w:rPr>
          <w:rFonts w:ascii="Arial" w:hAnsi="Arial" w:cs="Arial"/>
          <w:iCs/>
          <w:spacing w:val="-5"/>
          <w:sz w:val="22"/>
          <w:szCs w:val="22"/>
        </w:rPr>
        <w:t>d</w:t>
      </w:r>
      <w:r w:rsidRPr="006C6ED8">
        <w:rPr>
          <w:rFonts w:ascii="Arial" w:hAnsi="Arial" w:cs="Arial"/>
          <w:iCs/>
          <w:spacing w:val="-5"/>
          <w:sz w:val="22"/>
          <w:szCs w:val="22"/>
        </w:rPr>
        <w:t>ebe afectar los recursos comprometidos del</w:t>
      </w:r>
      <w:r w:rsidR="009A2E9C">
        <w:rPr>
          <w:rFonts w:ascii="Arial" w:hAnsi="Arial" w:cs="Arial"/>
          <w:iCs/>
          <w:spacing w:val="-5"/>
          <w:sz w:val="22"/>
          <w:szCs w:val="22"/>
        </w:rPr>
        <w:t xml:space="preserve"> rubro de inversión</w:t>
      </w:r>
      <w:r w:rsidRPr="006C6ED8">
        <w:rPr>
          <w:rFonts w:ascii="Arial" w:hAnsi="Arial" w:cs="Arial"/>
          <w:iCs/>
          <w:spacing w:val="-5"/>
          <w:sz w:val="22"/>
          <w:szCs w:val="22"/>
        </w:rPr>
        <w:t>:</w:t>
      </w:r>
    </w:p>
    <w:p w14:paraId="768A858C" w14:textId="71342E47" w:rsidR="00F2001B" w:rsidRDefault="000C1B58" w:rsidP="00F2001B">
      <w:pPr>
        <w:pStyle w:val="Textoindependiente"/>
      </w:pPr>
      <w:r w:rsidRPr="000C1B58">
        <w:t>C-2106-1900-7-40302B-2106004-02 ADQUIS. DE BYS - DOCUMENTOS DE REGULACIÓN - MODERNIZACIÓN DEL MARCO REGULATORIO …</w:t>
      </w:r>
    </w:p>
    <w:p w14:paraId="068EEE3D" w14:textId="77777777" w:rsidR="00910921" w:rsidRPr="00AB6CD1" w:rsidRDefault="00910921" w:rsidP="00CB7A8C">
      <w:pPr>
        <w:pStyle w:val="Textoindependiente"/>
        <w:jc w:val="center"/>
        <w:rPr>
          <w:rFonts w:cs="Arial"/>
          <w:b/>
          <w:bCs/>
          <w:color w:val="404040" w:themeColor="text1" w:themeTint="BF"/>
          <w:sz w:val="22"/>
          <w:szCs w:val="22"/>
          <w:lang w:val="es-419"/>
        </w:rPr>
      </w:pPr>
    </w:p>
    <w:p w14:paraId="33F015E7" w14:textId="5B49E1B3" w:rsidR="00954B89" w:rsidRDefault="0094136F" w:rsidP="00CB7A8C">
      <w:pPr>
        <w:pStyle w:val="Textoindependiente"/>
        <w:jc w:val="center"/>
        <w:rPr>
          <w:rFonts w:cs="Arial"/>
          <w:b/>
          <w:bCs/>
          <w:color w:val="404040" w:themeColor="text1" w:themeTint="BF"/>
          <w:sz w:val="22"/>
          <w:szCs w:val="22"/>
          <w:lang w:val="es-419"/>
        </w:rPr>
      </w:pPr>
      <w:r w:rsidRPr="00AB6CD1">
        <w:rPr>
          <w:rFonts w:cs="Arial"/>
          <w:b/>
          <w:bCs/>
          <w:color w:val="404040" w:themeColor="text1" w:themeTint="BF"/>
          <w:sz w:val="22"/>
          <w:szCs w:val="22"/>
          <w:lang w:val="es-419"/>
        </w:rPr>
        <w:t>INFORM</w:t>
      </w:r>
      <w:r w:rsidR="00CB7A8C" w:rsidRPr="00AB6CD1">
        <w:rPr>
          <w:rFonts w:cs="Arial"/>
          <w:b/>
          <w:bCs/>
          <w:color w:val="404040" w:themeColor="text1" w:themeTint="BF"/>
          <w:sz w:val="22"/>
          <w:szCs w:val="22"/>
          <w:lang w:val="es-419"/>
        </w:rPr>
        <w:t>E</w:t>
      </w:r>
      <w:r w:rsidRPr="00AB6CD1">
        <w:rPr>
          <w:rFonts w:cs="Arial"/>
          <w:b/>
          <w:bCs/>
          <w:color w:val="404040" w:themeColor="text1" w:themeTint="BF"/>
          <w:sz w:val="22"/>
          <w:szCs w:val="22"/>
          <w:lang w:val="es-419"/>
        </w:rPr>
        <w:t xml:space="preserve"> DEL </w:t>
      </w:r>
      <w:r w:rsidR="00CB7A8C" w:rsidRPr="00AB6CD1">
        <w:rPr>
          <w:rFonts w:cs="Arial"/>
          <w:b/>
          <w:bCs/>
          <w:color w:val="404040" w:themeColor="text1" w:themeTint="BF"/>
          <w:sz w:val="22"/>
          <w:szCs w:val="22"/>
          <w:lang w:val="es-419"/>
        </w:rPr>
        <w:t>SUPERVISOR</w:t>
      </w:r>
    </w:p>
    <w:p w14:paraId="6AC09595" w14:textId="77777777" w:rsidR="002C1860" w:rsidRPr="00AB6CD1" w:rsidRDefault="002C1860" w:rsidP="00CB7A8C">
      <w:pPr>
        <w:pStyle w:val="Textoindependiente"/>
        <w:jc w:val="center"/>
        <w:rPr>
          <w:rFonts w:cs="Arial"/>
          <w:b/>
          <w:bCs/>
          <w:color w:val="404040" w:themeColor="text1" w:themeTint="BF"/>
          <w:sz w:val="22"/>
          <w:szCs w:val="22"/>
          <w:lang w:val="es-419"/>
        </w:rPr>
      </w:pPr>
    </w:p>
    <w:p w14:paraId="34E08C84" w14:textId="77777777" w:rsidR="00954B89" w:rsidRPr="00AB6CD1" w:rsidRDefault="00954B89" w:rsidP="00954B89">
      <w:pPr>
        <w:rPr>
          <w:rFonts w:cs="Arial"/>
          <w:sz w:val="22"/>
          <w:szCs w:val="22"/>
        </w:rPr>
      </w:pPr>
    </w:p>
    <w:p w14:paraId="2C74811B" w14:textId="642B42B9" w:rsidR="007241C2" w:rsidRDefault="00BB16AE" w:rsidP="00AD3592">
      <w:pPr>
        <w:pStyle w:val="Default"/>
        <w:spacing w:line="360" w:lineRule="auto"/>
        <w:jc w:val="both"/>
        <w:rPr>
          <w:iCs/>
          <w:sz w:val="22"/>
          <w:szCs w:val="22"/>
        </w:rPr>
      </w:pPr>
      <w:r w:rsidRPr="00BB16AE">
        <w:rPr>
          <w:sz w:val="22"/>
          <w:szCs w:val="22"/>
        </w:rPr>
        <w:t xml:space="preserve">El contratista VIAJA POR EL MUNDO WEB/NICKISIX360 S.A.S. remitió la factura electrónica de venta </w:t>
      </w:r>
      <w:r w:rsidR="00C3719D" w:rsidRPr="00C3719D">
        <w:rPr>
          <w:sz w:val="22"/>
          <w:szCs w:val="22"/>
        </w:rPr>
        <w:t>NS300598</w:t>
      </w:r>
      <w:r w:rsidRPr="00BB16AE">
        <w:rPr>
          <w:sz w:val="22"/>
          <w:szCs w:val="22"/>
        </w:rPr>
        <w:t xml:space="preserve"> que corresponde a</w:t>
      </w:r>
      <w:r w:rsidR="007241C2">
        <w:rPr>
          <w:sz w:val="22"/>
          <w:szCs w:val="22"/>
        </w:rPr>
        <w:t xml:space="preserve"> </w:t>
      </w:r>
      <w:r w:rsidR="000B3FB6">
        <w:rPr>
          <w:sz w:val="22"/>
          <w:szCs w:val="22"/>
        </w:rPr>
        <w:t>71</w:t>
      </w:r>
      <w:r w:rsidR="00D52D0D">
        <w:rPr>
          <w:sz w:val="22"/>
          <w:szCs w:val="22"/>
        </w:rPr>
        <w:t xml:space="preserve"> </w:t>
      </w:r>
      <w:r w:rsidR="00F361C6">
        <w:rPr>
          <w:sz w:val="22"/>
          <w:szCs w:val="22"/>
        </w:rPr>
        <w:t>procesos de</w:t>
      </w:r>
      <w:r w:rsidR="00854F06">
        <w:rPr>
          <w:sz w:val="22"/>
          <w:szCs w:val="22"/>
        </w:rPr>
        <w:t xml:space="preserve"> tiquetes</w:t>
      </w:r>
      <w:r w:rsidR="007241C2">
        <w:rPr>
          <w:sz w:val="22"/>
          <w:szCs w:val="22"/>
        </w:rPr>
        <w:t xml:space="preserve">, </w:t>
      </w:r>
      <w:r w:rsidR="00F361C6">
        <w:rPr>
          <w:sz w:val="22"/>
          <w:szCs w:val="22"/>
        </w:rPr>
        <w:t xml:space="preserve">ejecutados en el mes de </w:t>
      </w:r>
      <w:r w:rsidR="00E54A1C">
        <w:rPr>
          <w:sz w:val="22"/>
          <w:szCs w:val="22"/>
        </w:rPr>
        <w:t>junio</w:t>
      </w:r>
      <w:r w:rsidR="00F361C6">
        <w:rPr>
          <w:sz w:val="22"/>
          <w:szCs w:val="22"/>
        </w:rPr>
        <w:t xml:space="preserve"> y que corresponden a </w:t>
      </w:r>
      <w:r w:rsidR="00DD17DA">
        <w:rPr>
          <w:sz w:val="22"/>
          <w:szCs w:val="22"/>
        </w:rPr>
        <w:t>sesenta</w:t>
      </w:r>
      <w:r w:rsidR="00924B23">
        <w:rPr>
          <w:sz w:val="22"/>
          <w:szCs w:val="22"/>
        </w:rPr>
        <w:t xml:space="preserve"> </w:t>
      </w:r>
      <w:r w:rsidR="00A33C5B">
        <w:rPr>
          <w:sz w:val="22"/>
          <w:szCs w:val="22"/>
        </w:rPr>
        <w:t>(</w:t>
      </w:r>
      <w:r w:rsidR="006A6E8B">
        <w:rPr>
          <w:sz w:val="22"/>
          <w:szCs w:val="22"/>
        </w:rPr>
        <w:t>6</w:t>
      </w:r>
      <w:r w:rsidR="00546EAF">
        <w:rPr>
          <w:sz w:val="22"/>
          <w:szCs w:val="22"/>
        </w:rPr>
        <w:t>0</w:t>
      </w:r>
      <w:r w:rsidR="00A33C5B">
        <w:rPr>
          <w:sz w:val="22"/>
          <w:szCs w:val="22"/>
        </w:rPr>
        <w:t>)</w:t>
      </w:r>
      <w:r w:rsidR="009A4E7A">
        <w:rPr>
          <w:sz w:val="22"/>
          <w:szCs w:val="22"/>
        </w:rPr>
        <w:t xml:space="preserve"> </w:t>
      </w:r>
      <w:r w:rsidRPr="00BB16AE">
        <w:rPr>
          <w:sz w:val="22"/>
          <w:szCs w:val="22"/>
        </w:rPr>
        <w:t>pasajes aéreos e</w:t>
      </w:r>
      <w:r w:rsidR="009A4E7A">
        <w:rPr>
          <w:sz w:val="22"/>
          <w:szCs w:val="22"/>
        </w:rPr>
        <w:t>mitidos</w:t>
      </w:r>
      <w:r w:rsidR="00AE02AC">
        <w:rPr>
          <w:sz w:val="22"/>
          <w:szCs w:val="22"/>
        </w:rPr>
        <w:t xml:space="preserve">, </w:t>
      </w:r>
      <w:r w:rsidR="00ED22B1">
        <w:rPr>
          <w:sz w:val="22"/>
          <w:szCs w:val="22"/>
        </w:rPr>
        <w:t>8</w:t>
      </w:r>
      <w:r w:rsidR="00A6068A">
        <w:rPr>
          <w:sz w:val="22"/>
          <w:szCs w:val="22"/>
        </w:rPr>
        <w:t xml:space="preserve"> cambios</w:t>
      </w:r>
      <w:r w:rsidR="00AE02AC">
        <w:rPr>
          <w:sz w:val="22"/>
          <w:szCs w:val="22"/>
        </w:rPr>
        <w:t xml:space="preserve"> realizados</w:t>
      </w:r>
      <w:r w:rsidR="007241C2">
        <w:rPr>
          <w:sz w:val="22"/>
          <w:szCs w:val="22"/>
        </w:rPr>
        <w:t xml:space="preserve"> </w:t>
      </w:r>
      <w:r w:rsidR="0000232E">
        <w:rPr>
          <w:sz w:val="22"/>
          <w:szCs w:val="22"/>
        </w:rPr>
        <w:t>que generan nuevos tiquetes</w:t>
      </w:r>
      <w:r w:rsidR="008E3BC9">
        <w:rPr>
          <w:sz w:val="22"/>
          <w:szCs w:val="22"/>
        </w:rPr>
        <w:t xml:space="preserve"> y</w:t>
      </w:r>
      <w:r w:rsidR="0000232E">
        <w:rPr>
          <w:sz w:val="22"/>
          <w:szCs w:val="22"/>
        </w:rPr>
        <w:t xml:space="preserve"> </w:t>
      </w:r>
      <w:r w:rsidR="00A6068A">
        <w:rPr>
          <w:sz w:val="22"/>
          <w:szCs w:val="22"/>
        </w:rPr>
        <w:t>3 penalidades</w:t>
      </w:r>
      <w:r w:rsidR="008E3BC9">
        <w:rPr>
          <w:sz w:val="22"/>
          <w:szCs w:val="22"/>
        </w:rPr>
        <w:t>. El</w:t>
      </w:r>
      <w:r w:rsidR="007C78A1">
        <w:rPr>
          <w:sz w:val="22"/>
          <w:szCs w:val="22"/>
        </w:rPr>
        <w:t xml:space="preserve"> detalle de los tiquetes </w:t>
      </w:r>
      <w:r w:rsidR="00B536D1">
        <w:rPr>
          <w:iCs/>
          <w:sz w:val="22"/>
          <w:szCs w:val="22"/>
        </w:rPr>
        <w:t>se encuentra relacionado en el informe de consumo</w:t>
      </w:r>
      <w:r w:rsidR="00716DB5">
        <w:rPr>
          <w:iCs/>
          <w:sz w:val="22"/>
          <w:szCs w:val="22"/>
        </w:rPr>
        <w:t xml:space="preserve"> </w:t>
      </w:r>
      <w:r w:rsidR="00BB2D89">
        <w:rPr>
          <w:iCs/>
          <w:sz w:val="22"/>
          <w:szCs w:val="22"/>
        </w:rPr>
        <w:t xml:space="preserve">del mes de </w:t>
      </w:r>
      <w:r w:rsidR="008E3BC9">
        <w:rPr>
          <w:iCs/>
          <w:sz w:val="22"/>
          <w:szCs w:val="22"/>
        </w:rPr>
        <w:t>junio</w:t>
      </w:r>
      <w:r w:rsidR="00716DB5">
        <w:rPr>
          <w:iCs/>
          <w:sz w:val="22"/>
          <w:szCs w:val="22"/>
        </w:rPr>
        <w:t xml:space="preserve"> de</w:t>
      </w:r>
      <w:r w:rsidR="00B75E0D">
        <w:rPr>
          <w:iCs/>
          <w:sz w:val="22"/>
          <w:szCs w:val="22"/>
        </w:rPr>
        <w:t>l contrato</w:t>
      </w:r>
      <w:r w:rsidR="007241C2">
        <w:rPr>
          <w:iCs/>
          <w:sz w:val="22"/>
          <w:szCs w:val="22"/>
        </w:rPr>
        <w:t>.</w:t>
      </w:r>
    </w:p>
    <w:p w14:paraId="19A746E1" w14:textId="77777777" w:rsidR="007241C2" w:rsidRDefault="007241C2" w:rsidP="00AD3592">
      <w:pPr>
        <w:pStyle w:val="Default"/>
        <w:spacing w:line="360" w:lineRule="auto"/>
        <w:jc w:val="both"/>
        <w:rPr>
          <w:iCs/>
          <w:sz w:val="22"/>
          <w:szCs w:val="22"/>
        </w:rPr>
      </w:pPr>
    </w:p>
    <w:p w14:paraId="2BF9EC74" w14:textId="1DAB8CC9" w:rsidR="00F94C0C" w:rsidRDefault="00697EF8" w:rsidP="00F94C0C">
      <w:pPr>
        <w:pStyle w:val="Default"/>
        <w:spacing w:line="360" w:lineRule="auto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El servicio prestado por </w:t>
      </w:r>
      <w:r w:rsidRPr="001C2BFE">
        <w:rPr>
          <w:iCs/>
          <w:sz w:val="22"/>
          <w:szCs w:val="22"/>
        </w:rPr>
        <w:t xml:space="preserve">VIAJA POR </w:t>
      </w:r>
      <w:r>
        <w:rPr>
          <w:iCs/>
          <w:sz w:val="22"/>
          <w:szCs w:val="22"/>
        </w:rPr>
        <w:t xml:space="preserve">EL MUNDO </w:t>
      </w:r>
      <w:r w:rsidRPr="001C2BFE">
        <w:rPr>
          <w:iCs/>
          <w:sz w:val="22"/>
          <w:szCs w:val="22"/>
        </w:rPr>
        <w:t>WEB/NICKISIX360 S.A.S</w:t>
      </w:r>
      <w:r>
        <w:rPr>
          <w:iCs/>
          <w:sz w:val="22"/>
          <w:szCs w:val="22"/>
        </w:rPr>
        <w:t xml:space="preserve">, se </w:t>
      </w:r>
      <w:r w:rsidRPr="009F410C">
        <w:rPr>
          <w:iCs/>
          <w:sz w:val="22"/>
          <w:szCs w:val="22"/>
        </w:rPr>
        <w:t xml:space="preserve">desarrolló con oportunidad y cumplimiento </w:t>
      </w:r>
      <w:r>
        <w:rPr>
          <w:iCs/>
          <w:sz w:val="22"/>
          <w:szCs w:val="22"/>
        </w:rPr>
        <w:t xml:space="preserve">de </w:t>
      </w:r>
      <w:r w:rsidRPr="009F410C">
        <w:rPr>
          <w:iCs/>
          <w:sz w:val="22"/>
          <w:szCs w:val="22"/>
        </w:rPr>
        <w:t>las obligaciones del contrato 202</w:t>
      </w:r>
      <w:r>
        <w:rPr>
          <w:iCs/>
          <w:sz w:val="22"/>
          <w:szCs w:val="22"/>
        </w:rPr>
        <w:t>6</w:t>
      </w:r>
      <w:r w:rsidRPr="009F410C">
        <w:rPr>
          <w:iCs/>
          <w:sz w:val="22"/>
          <w:szCs w:val="22"/>
        </w:rPr>
        <w:t>-</w:t>
      </w:r>
      <w:r w:rsidR="00F94C0C">
        <w:rPr>
          <w:iCs/>
          <w:sz w:val="22"/>
          <w:szCs w:val="22"/>
        </w:rPr>
        <w:t>122</w:t>
      </w:r>
      <w:r w:rsidRPr="009F410C">
        <w:rPr>
          <w:iCs/>
          <w:sz w:val="22"/>
          <w:szCs w:val="22"/>
        </w:rPr>
        <w:t xml:space="preserve"> suscrito con la Comisión de regulación de energía y Gas – CREG</w:t>
      </w:r>
      <w:r>
        <w:rPr>
          <w:iCs/>
          <w:sz w:val="22"/>
          <w:szCs w:val="22"/>
        </w:rPr>
        <w:t xml:space="preserve">. </w:t>
      </w:r>
      <w:r w:rsidR="00F94C0C">
        <w:rPr>
          <w:iCs/>
          <w:sz w:val="22"/>
          <w:szCs w:val="22"/>
        </w:rPr>
        <w:t xml:space="preserve">Se constata la aplicación del descuento del 5.1% </w:t>
      </w:r>
      <w:r w:rsidR="00F94C0C" w:rsidRPr="000A0CA8">
        <w:rPr>
          <w:iCs/>
          <w:sz w:val="22"/>
          <w:szCs w:val="22"/>
        </w:rPr>
        <w:t>en el</w:t>
      </w:r>
      <w:r w:rsidR="00F94C0C">
        <w:rPr>
          <w:iCs/>
          <w:sz w:val="22"/>
          <w:szCs w:val="22"/>
        </w:rPr>
        <w:t xml:space="preserve"> </w:t>
      </w:r>
      <w:r w:rsidR="00F94C0C" w:rsidRPr="000A0CA8">
        <w:rPr>
          <w:iCs/>
          <w:sz w:val="22"/>
          <w:szCs w:val="22"/>
        </w:rPr>
        <w:t>valor neto de</w:t>
      </w:r>
      <w:r w:rsidR="00F94C0C">
        <w:rPr>
          <w:iCs/>
          <w:sz w:val="22"/>
          <w:szCs w:val="22"/>
        </w:rPr>
        <w:t xml:space="preserve"> </w:t>
      </w:r>
      <w:r w:rsidR="00F94C0C" w:rsidRPr="000A0CA8">
        <w:rPr>
          <w:iCs/>
          <w:sz w:val="22"/>
          <w:szCs w:val="22"/>
        </w:rPr>
        <w:t>l</w:t>
      </w:r>
      <w:r w:rsidR="00F94C0C">
        <w:rPr>
          <w:iCs/>
          <w:sz w:val="22"/>
          <w:szCs w:val="22"/>
        </w:rPr>
        <w:t>os</w:t>
      </w:r>
      <w:r w:rsidR="00F94C0C" w:rsidRPr="000A0CA8">
        <w:rPr>
          <w:iCs/>
          <w:sz w:val="22"/>
          <w:szCs w:val="22"/>
        </w:rPr>
        <w:t xml:space="preserve"> tiquete</w:t>
      </w:r>
      <w:r w:rsidR="00F94C0C">
        <w:rPr>
          <w:iCs/>
          <w:sz w:val="22"/>
          <w:szCs w:val="22"/>
        </w:rPr>
        <w:t>s originales, conforme la oferta económica presentada por el proveedor.</w:t>
      </w:r>
    </w:p>
    <w:p w14:paraId="2DF0E88C" w14:textId="77777777" w:rsidR="00F94C0C" w:rsidRDefault="00F94C0C" w:rsidP="00F94C0C">
      <w:pPr>
        <w:pStyle w:val="Default"/>
        <w:spacing w:line="360" w:lineRule="auto"/>
        <w:jc w:val="both"/>
        <w:rPr>
          <w:iCs/>
          <w:sz w:val="22"/>
          <w:szCs w:val="22"/>
        </w:rPr>
      </w:pPr>
    </w:p>
    <w:p w14:paraId="22ADB03C" w14:textId="567975D2" w:rsidR="00F66A30" w:rsidRPr="00F66A30" w:rsidRDefault="00CC5E06" w:rsidP="006830EF">
      <w:pPr>
        <w:pStyle w:val="DireccinHTML"/>
        <w:spacing w:line="360" w:lineRule="auto"/>
        <w:rPr>
          <w:rFonts w:eastAsia="SimSun" w:cs="Arial"/>
          <w:i w:val="0"/>
          <w:iCs w:val="0"/>
          <w:color w:val="000000"/>
          <w:spacing w:val="0"/>
          <w:sz w:val="22"/>
          <w:szCs w:val="22"/>
          <w:lang w:eastAsia="es-CO"/>
        </w:rPr>
      </w:pPr>
      <w:r w:rsidRPr="00F66A30">
        <w:rPr>
          <w:rFonts w:eastAsia="SimSun" w:cs="Arial"/>
          <w:i w:val="0"/>
          <w:iCs w:val="0"/>
          <w:color w:val="000000"/>
          <w:spacing w:val="0"/>
          <w:sz w:val="22"/>
          <w:szCs w:val="22"/>
          <w:lang w:eastAsia="es-CO"/>
        </w:rPr>
        <w:t>L</w:t>
      </w:r>
      <w:r w:rsidR="00BB16AE" w:rsidRPr="00F66A30">
        <w:rPr>
          <w:rFonts w:eastAsia="SimSun" w:cs="Arial"/>
          <w:i w:val="0"/>
          <w:iCs w:val="0"/>
          <w:color w:val="000000"/>
          <w:spacing w:val="0"/>
          <w:sz w:val="22"/>
          <w:szCs w:val="22"/>
          <w:lang w:eastAsia="es-CO"/>
        </w:rPr>
        <w:t>os soportes de pago</w:t>
      </w:r>
      <w:r w:rsidRPr="00F66A30">
        <w:rPr>
          <w:rFonts w:eastAsia="SimSun" w:cs="Arial"/>
          <w:i w:val="0"/>
          <w:iCs w:val="0"/>
          <w:color w:val="000000"/>
          <w:spacing w:val="0"/>
          <w:sz w:val="22"/>
          <w:szCs w:val="22"/>
          <w:lang w:eastAsia="es-CO"/>
        </w:rPr>
        <w:t xml:space="preserve"> </w:t>
      </w:r>
      <w:r w:rsidR="00181554">
        <w:rPr>
          <w:rFonts w:eastAsia="SimSun" w:cs="Arial"/>
          <w:i w:val="0"/>
          <w:iCs w:val="0"/>
          <w:color w:val="000000"/>
          <w:spacing w:val="0"/>
          <w:sz w:val="22"/>
          <w:szCs w:val="22"/>
          <w:lang w:eastAsia="es-CO"/>
        </w:rPr>
        <w:t>f</w:t>
      </w:r>
      <w:r w:rsidR="00181554" w:rsidRPr="00181554">
        <w:rPr>
          <w:rFonts w:eastAsia="SimSun" w:cs="Arial"/>
          <w:i w:val="0"/>
          <w:iCs w:val="0"/>
          <w:color w:val="000000"/>
          <w:spacing w:val="0"/>
          <w:sz w:val="22"/>
          <w:szCs w:val="22"/>
          <w:lang w:eastAsia="es-CO"/>
        </w:rPr>
        <w:t>ueron radicados, en el correo institucional con numero de radicado interno</w:t>
      </w:r>
      <w:r w:rsidR="00181554">
        <w:rPr>
          <w:rFonts w:eastAsia="SimSun" w:cs="Arial"/>
          <w:i w:val="0"/>
          <w:iCs w:val="0"/>
          <w:color w:val="000000"/>
          <w:spacing w:val="0"/>
          <w:sz w:val="22"/>
          <w:szCs w:val="22"/>
          <w:lang w:eastAsia="es-CO"/>
        </w:rPr>
        <w:t xml:space="preserve"> </w:t>
      </w:r>
      <w:r w:rsidR="00BB16AE" w:rsidRPr="00F66A30">
        <w:rPr>
          <w:rFonts w:eastAsia="SimSun" w:cs="Arial"/>
          <w:i w:val="0"/>
          <w:iCs w:val="0"/>
          <w:color w:val="000000"/>
          <w:spacing w:val="0"/>
          <w:sz w:val="22"/>
          <w:szCs w:val="22"/>
          <w:lang w:eastAsia="es-CO"/>
        </w:rPr>
        <w:t>CREG E2026</w:t>
      </w:r>
      <w:r w:rsidR="001035E8" w:rsidRPr="001035E8">
        <w:rPr>
          <w:rFonts w:eastAsia="SimSun" w:cs="Arial"/>
          <w:i w:val="0"/>
          <w:iCs w:val="0"/>
          <w:color w:val="000000"/>
          <w:spacing w:val="0"/>
          <w:sz w:val="22"/>
          <w:szCs w:val="22"/>
          <w:lang w:eastAsia="es-CO"/>
        </w:rPr>
        <w:t>00</w:t>
      </w:r>
      <w:r w:rsidR="007771FE">
        <w:rPr>
          <w:rFonts w:eastAsia="SimSun" w:cs="Arial"/>
          <w:i w:val="0"/>
          <w:iCs w:val="0"/>
          <w:color w:val="000000"/>
          <w:spacing w:val="0"/>
          <w:sz w:val="22"/>
          <w:szCs w:val="22"/>
          <w:lang w:eastAsia="es-CO"/>
        </w:rPr>
        <w:t>9960</w:t>
      </w:r>
      <w:r w:rsidR="00F66A30" w:rsidRPr="00F66A30">
        <w:rPr>
          <w:rFonts w:eastAsia="SimSun" w:cs="Arial"/>
          <w:i w:val="0"/>
          <w:iCs w:val="0"/>
          <w:color w:val="000000"/>
          <w:spacing w:val="0"/>
          <w:sz w:val="22"/>
          <w:szCs w:val="22"/>
          <w:lang w:eastAsia="es-CO"/>
        </w:rPr>
        <w:t xml:space="preserve">. El contratista presento el certificado de cumplimiento en el pago de obligaciones al sistema de seguridad social y parafiscales firmado por el revisor fiscal, así como la planilla resumen </w:t>
      </w:r>
      <w:r w:rsidR="00A8147A" w:rsidRPr="00A8147A">
        <w:rPr>
          <w:rFonts w:eastAsia="SimSun" w:cs="Arial"/>
          <w:i w:val="0"/>
          <w:iCs w:val="0"/>
          <w:color w:val="000000"/>
          <w:spacing w:val="0"/>
          <w:sz w:val="22"/>
          <w:szCs w:val="22"/>
          <w:lang w:eastAsia="es-CO"/>
        </w:rPr>
        <w:t>60</w:t>
      </w:r>
      <w:r w:rsidR="002C1860">
        <w:rPr>
          <w:rFonts w:eastAsia="SimSun" w:cs="Arial"/>
          <w:i w:val="0"/>
          <w:iCs w:val="0"/>
          <w:color w:val="000000"/>
          <w:spacing w:val="0"/>
          <w:sz w:val="22"/>
          <w:szCs w:val="22"/>
          <w:lang w:eastAsia="es-CO"/>
        </w:rPr>
        <w:t>219</w:t>
      </w:r>
      <w:r w:rsidR="00063B53">
        <w:rPr>
          <w:rFonts w:eastAsia="SimSun" w:cs="Arial"/>
          <w:i w:val="0"/>
          <w:iCs w:val="0"/>
          <w:color w:val="000000"/>
          <w:spacing w:val="0"/>
          <w:sz w:val="22"/>
          <w:szCs w:val="22"/>
          <w:lang w:eastAsia="es-CO"/>
        </w:rPr>
        <w:t>95185</w:t>
      </w:r>
      <w:r w:rsidR="00F66A30" w:rsidRPr="00F66A30">
        <w:rPr>
          <w:rFonts w:eastAsia="SimSun" w:cs="Arial"/>
          <w:i w:val="0"/>
          <w:iCs w:val="0"/>
          <w:color w:val="000000"/>
          <w:spacing w:val="0"/>
          <w:sz w:val="22"/>
          <w:szCs w:val="22"/>
          <w:lang w:eastAsia="es-CO"/>
        </w:rPr>
        <w:t xml:space="preserve"> de los aportes de pensión del mes de </w:t>
      </w:r>
      <w:r w:rsidR="00DF0585">
        <w:rPr>
          <w:rFonts w:eastAsia="SimSun" w:cs="Arial"/>
          <w:i w:val="0"/>
          <w:iCs w:val="0"/>
          <w:color w:val="000000"/>
          <w:spacing w:val="0"/>
          <w:sz w:val="22"/>
          <w:szCs w:val="22"/>
          <w:lang w:eastAsia="es-CO"/>
        </w:rPr>
        <w:t>junio</w:t>
      </w:r>
      <w:r w:rsidR="00F25D9A">
        <w:rPr>
          <w:rFonts w:eastAsia="SimSun" w:cs="Arial"/>
          <w:i w:val="0"/>
          <w:iCs w:val="0"/>
          <w:color w:val="000000"/>
          <w:spacing w:val="0"/>
          <w:sz w:val="22"/>
          <w:szCs w:val="22"/>
          <w:lang w:eastAsia="es-CO"/>
        </w:rPr>
        <w:t xml:space="preserve"> y</w:t>
      </w:r>
      <w:r w:rsidR="00F66A30" w:rsidRPr="00F66A30">
        <w:rPr>
          <w:rFonts w:eastAsia="SimSun" w:cs="Arial"/>
          <w:i w:val="0"/>
          <w:iCs w:val="0"/>
          <w:color w:val="000000"/>
          <w:spacing w:val="0"/>
          <w:sz w:val="22"/>
          <w:szCs w:val="22"/>
          <w:lang w:eastAsia="es-CO"/>
        </w:rPr>
        <w:t xml:space="preserve"> de salud del mes de </w:t>
      </w:r>
      <w:r w:rsidR="002C1860">
        <w:rPr>
          <w:rFonts w:eastAsia="SimSun" w:cs="Arial"/>
          <w:i w:val="0"/>
          <w:iCs w:val="0"/>
          <w:color w:val="000000"/>
          <w:spacing w:val="0"/>
          <w:sz w:val="22"/>
          <w:szCs w:val="22"/>
          <w:lang w:eastAsia="es-CO"/>
        </w:rPr>
        <w:t>ju</w:t>
      </w:r>
      <w:r w:rsidR="00DF0585">
        <w:rPr>
          <w:rFonts w:eastAsia="SimSun" w:cs="Arial"/>
          <w:i w:val="0"/>
          <w:iCs w:val="0"/>
          <w:color w:val="000000"/>
          <w:spacing w:val="0"/>
          <w:sz w:val="22"/>
          <w:szCs w:val="22"/>
          <w:lang w:eastAsia="es-CO"/>
        </w:rPr>
        <w:t>l</w:t>
      </w:r>
      <w:r w:rsidR="002C1860">
        <w:rPr>
          <w:rFonts w:eastAsia="SimSun" w:cs="Arial"/>
          <w:i w:val="0"/>
          <w:iCs w:val="0"/>
          <w:color w:val="000000"/>
          <w:spacing w:val="0"/>
          <w:sz w:val="22"/>
          <w:szCs w:val="22"/>
          <w:lang w:eastAsia="es-CO"/>
        </w:rPr>
        <w:t>io</w:t>
      </w:r>
      <w:r w:rsidR="00F25D9A">
        <w:rPr>
          <w:rFonts w:eastAsia="SimSun" w:cs="Arial"/>
          <w:i w:val="0"/>
          <w:iCs w:val="0"/>
          <w:color w:val="000000"/>
          <w:spacing w:val="0"/>
          <w:sz w:val="22"/>
          <w:szCs w:val="22"/>
          <w:lang w:eastAsia="es-CO"/>
        </w:rPr>
        <w:t xml:space="preserve"> </w:t>
      </w:r>
      <w:r w:rsidR="00F66A30" w:rsidRPr="00F66A30">
        <w:rPr>
          <w:rFonts w:eastAsia="SimSun" w:cs="Arial"/>
          <w:i w:val="0"/>
          <w:iCs w:val="0"/>
          <w:color w:val="000000"/>
          <w:spacing w:val="0"/>
          <w:sz w:val="22"/>
          <w:szCs w:val="22"/>
          <w:lang w:eastAsia="es-CO"/>
        </w:rPr>
        <w:t>de 2026.</w:t>
      </w:r>
    </w:p>
    <w:p w14:paraId="17D61283" w14:textId="7C4EBE57" w:rsidR="00E73CA2" w:rsidRPr="00F66A30" w:rsidRDefault="00E73CA2" w:rsidP="00693252">
      <w:pPr>
        <w:rPr>
          <w:rFonts w:eastAsia="SimSun" w:cs="Arial"/>
          <w:color w:val="000000"/>
          <w:spacing w:val="0"/>
          <w:sz w:val="22"/>
          <w:szCs w:val="22"/>
          <w:lang w:eastAsia="es-CO"/>
        </w:rPr>
      </w:pPr>
    </w:p>
    <w:p w14:paraId="766DB6F1" w14:textId="77777777" w:rsidR="00E73CA2" w:rsidRDefault="00E73CA2" w:rsidP="00693252">
      <w:pPr>
        <w:rPr>
          <w:rFonts w:cs="Arial"/>
          <w:sz w:val="22"/>
          <w:szCs w:val="22"/>
        </w:rPr>
      </w:pPr>
    </w:p>
    <w:p w14:paraId="059D7AEB" w14:textId="1F2CF8DB" w:rsidR="00C66CEC" w:rsidRPr="00AB6CD1" w:rsidRDefault="00C66CEC" w:rsidP="00AB6CD1">
      <w:pPr>
        <w:pStyle w:val="Textoindependiente"/>
        <w:jc w:val="center"/>
        <w:rPr>
          <w:rFonts w:cs="Arial"/>
          <w:b/>
          <w:bCs/>
          <w:color w:val="404040" w:themeColor="text1" w:themeTint="BF"/>
          <w:sz w:val="22"/>
          <w:szCs w:val="22"/>
          <w:lang w:val="es-419"/>
        </w:rPr>
      </w:pPr>
      <w:r w:rsidRPr="00AB6CD1">
        <w:rPr>
          <w:rFonts w:cs="Arial"/>
          <w:b/>
          <w:bCs/>
          <w:color w:val="404040" w:themeColor="text1" w:themeTint="BF"/>
          <w:sz w:val="22"/>
          <w:szCs w:val="22"/>
          <w:lang w:val="es-419"/>
        </w:rPr>
        <w:t>CERTIFICAC</w:t>
      </w:r>
      <w:r w:rsidR="006271D8" w:rsidRPr="00AB6CD1">
        <w:rPr>
          <w:rFonts w:cs="Arial"/>
          <w:b/>
          <w:bCs/>
          <w:color w:val="404040" w:themeColor="text1" w:themeTint="BF"/>
          <w:sz w:val="22"/>
          <w:szCs w:val="22"/>
          <w:lang w:val="es-419"/>
        </w:rPr>
        <w:t xml:space="preserve">IÓN </w:t>
      </w:r>
      <w:r w:rsidR="0056054C" w:rsidRPr="00AB6CD1">
        <w:rPr>
          <w:rFonts w:cs="Arial"/>
          <w:b/>
          <w:bCs/>
          <w:color w:val="404040" w:themeColor="text1" w:themeTint="BF"/>
          <w:sz w:val="22"/>
          <w:szCs w:val="22"/>
          <w:lang w:val="es-419"/>
        </w:rPr>
        <w:t>DEL SUPERVISIÓN DEL CONTRATO</w:t>
      </w:r>
    </w:p>
    <w:p w14:paraId="2C471CBB" w14:textId="77777777" w:rsidR="00F74773" w:rsidRPr="00AB6CD1" w:rsidRDefault="00F74773" w:rsidP="00F74773">
      <w:pPr>
        <w:rPr>
          <w:rFonts w:cs="Arial"/>
          <w:sz w:val="22"/>
          <w:szCs w:val="22"/>
        </w:rPr>
      </w:pPr>
    </w:p>
    <w:p w14:paraId="3ED23183" w14:textId="3D954463" w:rsidR="00372211" w:rsidRPr="00AB6CD1" w:rsidRDefault="000B5761" w:rsidP="00372211">
      <w:pPr>
        <w:pStyle w:val="Textoindependiente"/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>E</w:t>
      </w:r>
      <w:r w:rsidR="00372211" w:rsidRPr="00AB6CD1">
        <w:rPr>
          <w:rFonts w:cs="Arial"/>
          <w:sz w:val="22"/>
          <w:szCs w:val="22"/>
        </w:rPr>
        <w:t xml:space="preserve">n mi calidad de Supervisor del </w:t>
      </w:r>
      <w:r w:rsidR="00D30CAF" w:rsidRPr="00AB6CD1">
        <w:rPr>
          <w:rFonts w:cs="Arial"/>
          <w:sz w:val="22"/>
          <w:szCs w:val="22"/>
        </w:rPr>
        <w:t xml:space="preserve">presente </w:t>
      </w:r>
      <w:r w:rsidR="00372211" w:rsidRPr="00AB6CD1">
        <w:rPr>
          <w:rFonts w:cs="Arial"/>
          <w:sz w:val="22"/>
          <w:szCs w:val="22"/>
        </w:rPr>
        <w:t>contrato relacionado</w:t>
      </w:r>
      <w:r w:rsidR="00FA00EE" w:rsidRPr="00AB6CD1">
        <w:rPr>
          <w:rFonts w:cs="Arial"/>
          <w:sz w:val="22"/>
          <w:szCs w:val="22"/>
        </w:rPr>
        <w:t xml:space="preserve"> m</w:t>
      </w:r>
      <w:r w:rsidR="00F12C3F" w:rsidRPr="00AB6CD1">
        <w:rPr>
          <w:rFonts w:cs="Arial"/>
          <w:sz w:val="22"/>
          <w:szCs w:val="22"/>
        </w:rPr>
        <w:t>anifiesto</w:t>
      </w:r>
      <w:r w:rsidR="006779D9" w:rsidRPr="00AB6CD1">
        <w:rPr>
          <w:rFonts w:cs="Arial"/>
          <w:sz w:val="22"/>
          <w:szCs w:val="22"/>
        </w:rPr>
        <w:t xml:space="preserve"> </w:t>
      </w:r>
      <w:r w:rsidR="00FA00EE" w:rsidRPr="00AB6CD1">
        <w:rPr>
          <w:rFonts w:cs="Arial"/>
          <w:sz w:val="22"/>
          <w:szCs w:val="22"/>
        </w:rPr>
        <w:t>q</w:t>
      </w:r>
      <w:r w:rsidR="006779D9" w:rsidRPr="00AB6CD1">
        <w:rPr>
          <w:rFonts w:cs="Arial"/>
          <w:sz w:val="22"/>
          <w:szCs w:val="22"/>
        </w:rPr>
        <w:t>ue</w:t>
      </w:r>
      <w:r w:rsidR="00372211" w:rsidRPr="00AB6CD1">
        <w:rPr>
          <w:rFonts w:cs="Arial"/>
          <w:sz w:val="22"/>
          <w:szCs w:val="22"/>
        </w:rPr>
        <w:t>:</w:t>
      </w:r>
    </w:p>
    <w:p w14:paraId="242EED9B" w14:textId="01BC6E30" w:rsidR="00E16BF0" w:rsidRPr="00AB6CD1" w:rsidRDefault="00E16BF0" w:rsidP="006779D9">
      <w:pPr>
        <w:pStyle w:val="Textoindependiente"/>
        <w:numPr>
          <w:ilvl w:val="0"/>
          <w:numId w:val="26"/>
        </w:num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 xml:space="preserve">El Contratista cumplió </w:t>
      </w:r>
      <w:r w:rsidR="000150E2" w:rsidRPr="00AB6CD1">
        <w:rPr>
          <w:rFonts w:cs="Arial"/>
          <w:sz w:val="22"/>
          <w:szCs w:val="22"/>
        </w:rPr>
        <w:t>(</w:t>
      </w:r>
      <w:r w:rsidR="002674C9" w:rsidRPr="002674C9">
        <w:rPr>
          <w:rFonts w:cs="Arial"/>
          <w:b/>
          <w:bCs/>
          <w:sz w:val="22"/>
          <w:szCs w:val="22"/>
          <w:u w:val="single"/>
        </w:rPr>
        <w:t>X</w:t>
      </w:r>
      <w:r w:rsidR="0000300B" w:rsidRPr="00AB6CD1">
        <w:rPr>
          <w:rFonts w:cs="Arial"/>
          <w:sz w:val="22"/>
          <w:szCs w:val="22"/>
        </w:rPr>
        <w:t>) / no cumplió (___)</w:t>
      </w:r>
      <w:r w:rsidR="00EB0700" w:rsidRPr="00AB6CD1">
        <w:rPr>
          <w:rFonts w:cs="Arial"/>
          <w:sz w:val="22"/>
          <w:szCs w:val="22"/>
        </w:rPr>
        <w:t xml:space="preserve"> con </w:t>
      </w:r>
      <w:r w:rsidRPr="00AB6CD1">
        <w:rPr>
          <w:rFonts w:cs="Arial"/>
          <w:sz w:val="22"/>
          <w:szCs w:val="22"/>
        </w:rPr>
        <w:t>las obligaciones contractuales pactadas</w:t>
      </w:r>
      <w:r w:rsidR="000150E2" w:rsidRPr="00AB6CD1">
        <w:rPr>
          <w:rFonts w:cs="Arial"/>
          <w:sz w:val="22"/>
          <w:szCs w:val="22"/>
        </w:rPr>
        <w:t>.</w:t>
      </w:r>
    </w:p>
    <w:p w14:paraId="0C62275C" w14:textId="70C35C2E" w:rsidR="00451A26" w:rsidRPr="00AB6CD1" w:rsidRDefault="00D44EC6" w:rsidP="00086889">
      <w:pPr>
        <w:pStyle w:val="Textoindependiente"/>
        <w:numPr>
          <w:ilvl w:val="0"/>
          <w:numId w:val="26"/>
        </w:num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 xml:space="preserve">El Contratista </w:t>
      </w:r>
      <w:r w:rsidR="005C40B4" w:rsidRPr="00AB6CD1">
        <w:rPr>
          <w:rFonts w:cs="Arial"/>
          <w:sz w:val="22"/>
          <w:szCs w:val="22"/>
        </w:rPr>
        <w:t>SI (</w:t>
      </w:r>
      <w:r w:rsidR="002674C9" w:rsidRPr="002674C9">
        <w:rPr>
          <w:rFonts w:cs="Arial"/>
          <w:b/>
          <w:bCs/>
          <w:sz w:val="22"/>
          <w:szCs w:val="22"/>
          <w:u w:val="single"/>
        </w:rPr>
        <w:t>X</w:t>
      </w:r>
      <w:r w:rsidR="005C40B4" w:rsidRPr="00AB6CD1">
        <w:rPr>
          <w:rFonts w:cs="Arial"/>
          <w:sz w:val="22"/>
          <w:szCs w:val="22"/>
        </w:rPr>
        <w:t xml:space="preserve">) NO (___) </w:t>
      </w:r>
      <w:r w:rsidRPr="00AB6CD1">
        <w:rPr>
          <w:rFonts w:cs="Arial"/>
          <w:sz w:val="22"/>
          <w:szCs w:val="22"/>
        </w:rPr>
        <w:t>desarrolló las actividades descritas en el presente informe, dentro del período de cobro</w:t>
      </w:r>
      <w:r w:rsidR="005C40B4" w:rsidRPr="00AB6CD1">
        <w:rPr>
          <w:rFonts w:cs="Arial"/>
          <w:sz w:val="22"/>
          <w:szCs w:val="22"/>
        </w:rPr>
        <w:t>.</w:t>
      </w:r>
    </w:p>
    <w:p w14:paraId="4C77D561" w14:textId="77777777" w:rsidR="00695048" w:rsidRDefault="00695048" w:rsidP="00672D12">
      <w:pPr>
        <w:pStyle w:val="Textoindependiente"/>
        <w:jc w:val="center"/>
        <w:rPr>
          <w:rFonts w:cs="Arial"/>
          <w:b/>
          <w:bCs/>
          <w:color w:val="404040" w:themeColor="text1" w:themeTint="BF"/>
          <w:sz w:val="22"/>
          <w:szCs w:val="22"/>
          <w:lang w:val="es-419"/>
        </w:rPr>
      </w:pPr>
    </w:p>
    <w:p w14:paraId="0FDE745B" w14:textId="17D47421" w:rsidR="00672D12" w:rsidRPr="00AB6CD1" w:rsidRDefault="00672D12" w:rsidP="00672D12">
      <w:pPr>
        <w:pStyle w:val="Textoindependiente"/>
        <w:jc w:val="center"/>
        <w:rPr>
          <w:rFonts w:cs="Arial"/>
          <w:b/>
          <w:bCs/>
          <w:color w:val="404040" w:themeColor="text1" w:themeTint="BF"/>
          <w:sz w:val="22"/>
          <w:szCs w:val="22"/>
          <w:lang w:val="es-419"/>
        </w:rPr>
      </w:pPr>
      <w:r w:rsidRPr="00AB6CD1">
        <w:rPr>
          <w:rFonts w:cs="Arial"/>
          <w:b/>
          <w:bCs/>
          <w:color w:val="404040" w:themeColor="text1" w:themeTint="BF"/>
          <w:sz w:val="22"/>
          <w:szCs w:val="22"/>
          <w:lang w:val="es-419"/>
        </w:rPr>
        <w:t xml:space="preserve">VERIFICACIÓN </w:t>
      </w:r>
      <w:r w:rsidR="00410901" w:rsidRPr="00AB6CD1">
        <w:rPr>
          <w:rFonts w:cs="Arial"/>
          <w:b/>
          <w:bCs/>
          <w:color w:val="404040" w:themeColor="text1" w:themeTint="BF"/>
          <w:sz w:val="22"/>
          <w:szCs w:val="22"/>
          <w:lang w:val="es-419"/>
        </w:rPr>
        <w:t xml:space="preserve">POR LA </w:t>
      </w:r>
      <w:r w:rsidR="004B5A48" w:rsidRPr="00AB6CD1">
        <w:rPr>
          <w:rFonts w:cs="Arial"/>
          <w:b/>
          <w:bCs/>
          <w:color w:val="404040" w:themeColor="text1" w:themeTint="BF"/>
          <w:sz w:val="22"/>
          <w:szCs w:val="22"/>
          <w:lang w:val="es-419"/>
        </w:rPr>
        <w:t>SUBDIRECCIÓN ADMINISTRATIVA Y FINANCIERA</w:t>
      </w:r>
    </w:p>
    <w:p w14:paraId="77F0A65A" w14:textId="2EDDF0CF" w:rsidR="00E750F1" w:rsidRPr="00AB6CD1" w:rsidRDefault="002A07BB" w:rsidP="0051798A">
      <w:pPr>
        <w:pStyle w:val="Textoindependiente"/>
        <w:numPr>
          <w:ilvl w:val="0"/>
          <w:numId w:val="27"/>
        </w:num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 xml:space="preserve">Documento </w:t>
      </w:r>
      <w:r w:rsidR="0074369F" w:rsidRPr="00AB6CD1">
        <w:rPr>
          <w:rFonts w:cs="Arial"/>
          <w:sz w:val="22"/>
          <w:szCs w:val="22"/>
        </w:rPr>
        <w:t xml:space="preserve">para pago: </w:t>
      </w:r>
      <w:r w:rsidR="006B0F21" w:rsidRPr="00AB6CD1">
        <w:rPr>
          <w:rFonts w:cs="Arial"/>
          <w:sz w:val="22"/>
          <w:szCs w:val="22"/>
        </w:rPr>
        <w:t>F</w:t>
      </w:r>
      <w:r w:rsidR="00C87A7B">
        <w:rPr>
          <w:rFonts w:cs="Arial"/>
          <w:sz w:val="22"/>
          <w:szCs w:val="22"/>
        </w:rPr>
        <w:t xml:space="preserve">actura electrónica de venta </w:t>
      </w:r>
      <w:r w:rsidR="006B0F21" w:rsidRPr="00AB6CD1">
        <w:rPr>
          <w:rFonts w:cs="Arial"/>
          <w:sz w:val="22"/>
          <w:szCs w:val="22"/>
        </w:rPr>
        <w:t>N</w:t>
      </w:r>
      <w:r w:rsidR="00C87A7B">
        <w:rPr>
          <w:rFonts w:cs="Arial"/>
          <w:sz w:val="22"/>
          <w:szCs w:val="22"/>
        </w:rPr>
        <w:t>o</w:t>
      </w:r>
      <w:r w:rsidR="006B0F21" w:rsidRPr="00AB6CD1">
        <w:rPr>
          <w:rFonts w:cs="Arial"/>
          <w:sz w:val="22"/>
          <w:szCs w:val="22"/>
        </w:rPr>
        <w:t>. (</w:t>
      </w:r>
      <w:r w:rsidR="005B2C03" w:rsidRPr="005B2C03">
        <w:rPr>
          <w:rFonts w:cs="Arial"/>
          <w:b/>
          <w:bCs/>
          <w:sz w:val="22"/>
          <w:szCs w:val="22"/>
        </w:rPr>
        <w:t>NS300</w:t>
      </w:r>
      <w:r w:rsidR="003C11C8">
        <w:rPr>
          <w:rFonts w:cs="Arial"/>
          <w:b/>
          <w:bCs/>
          <w:sz w:val="22"/>
          <w:szCs w:val="22"/>
        </w:rPr>
        <w:t>598</w:t>
      </w:r>
      <w:r w:rsidR="006B0F21" w:rsidRPr="00AB6CD1">
        <w:rPr>
          <w:rFonts w:cs="Arial"/>
          <w:sz w:val="22"/>
          <w:szCs w:val="22"/>
        </w:rPr>
        <w:t xml:space="preserve">) </w:t>
      </w:r>
    </w:p>
    <w:p w14:paraId="03998806" w14:textId="20E9481D" w:rsidR="00EF3549" w:rsidRPr="00AB6CD1" w:rsidRDefault="004F0B89" w:rsidP="0051798A">
      <w:pPr>
        <w:pStyle w:val="Textoindependiente"/>
        <w:numPr>
          <w:ilvl w:val="0"/>
          <w:numId w:val="27"/>
        </w:num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>Informe de actividades del contratista: (</w:t>
      </w:r>
      <w:r w:rsidR="001A2D84" w:rsidRPr="001A2D84">
        <w:rPr>
          <w:rFonts w:cs="Arial"/>
          <w:b/>
          <w:bCs/>
          <w:sz w:val="22"/>
          <w:szCs w:val="22"/>
          <w:u w:val="single"/>
        </w:rPr>
        <w:t>X</w:t>
      </w:r>
      <w:r w:rsidRPr="00AB6CD1">
        <w:rPr>
          <w:rFonts w:cs="Arial"/>
          <w:sz w:val="22"/>
          <w:szCs w:val="22"/>
        </w:rPr>
        <w:t>)</w:t>
      </w:r>
      <w:r w:rsidR="00364917">
        <w:rPr>
          <w:rFonts w:cs="Arial"/>
          <w:sz w:val="22"/>
          <w:szCs w:val="22"/>
        </w:rPr>
        <w:t xml:space="preserve"> Informe de suministro de </w:t>
      </w:r>
      <w:r w:rsidR="001E2071">
        <w:rPr>
          <w:rFonts w:cs="Arial"/>
          <w:sz w:val="22"/>
          <w:szCs w:val="22"/>
        </w:rPr>
        <w:t>consumo de tiquetes</w:t>
      </w:r>
    </w:p>
    <w:p w14:paraId="62E7E423" w14:textId="132AB511" w:rsidR="00AA5EFE" w:rsidRPr="00AB6CD1" w:rsidRDefault="007235D9" w:rsidP="0051798A">
      <w:pPr>
        <w:pStyle w:val="Textoindependiente"/>
        <w:numPr>
          <w:ilvl w:val="0"/>
          <w:numId w:val="27"/>
        </w:num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 xml:space="preserve">Soporte pago planilla de los aportes al sistema </w:t>
      </w:r>
      <w:r w:rsidR="00694654" w:rsidRPr="00AB6CD1">
        <w:rPr>
          <w:rFonts w:cs="Arial"/>
          <w:sz w:val="22"/>
          <w:szCs w:val="22"/>
        </w:rPr>
        <w:t xml:space="preserve">integral de seguridad social </w:t>
      </w:r>
      <w:r w:rsidR="00CB2028" w:rsidRPr="00AB6CD1">
        <w:rPr>
          <w:rFonts w:cs="Arial"/>
          <w:sz w:val="22"/>
          <w:szCs w:val="22"/>
        </w:rPr>
        <w:t>(</w:t>
      </w:r>
      <w:r w:rsidR="001A2D84" w:rsidRPr="001A2D84">
        <w:rPr>
          <w:rFonts w:cs="Arial"/>
          <w:b/>
          <w:bCs/>
          <w:sz w:val="22"/>
          <w:szCs w:val="22"/>
          <w:u w:val="single"/>
        </w:rPr>
        <w:t>X</w:t>
      </w:r>
      <w:r w:rsidR="00CB2028" w:rsidRPr="00AB6CD1">
        <w:rPr>
          <w:rFonts w:cs="Arial"/>
          <w:sz w:val="22"/>
          <w:szCs w:val="22"/>
        </w:rPr>
        <w:t>)</w:t>
      </w:r>
    </w:p>
    <w:p w14:paraId="77168D98" w14:textId="1AC4E140" w:rsidR="00CB2028" w:rsidRPr="006F2CE9" w:rsidRDefault="00374F4D" w:rsidP="006F2CE9">
      <w:pPr>
        <w:pStyle w:val="Textoindependiente"/>
        <w:numPr>
          <w:ilvl w:val="0"/>
          <w:numId w:val="27"/>
        </w:numPr>
        <w:rPr>
          <w:rFonts w:cs="Arial"/>
          <w:sz w:val="22"/>
          <w:szCs w:val="22"/>
        </w:rPr>
      </w:pPr>
      <w:r w:rsidRPr="00AB6CD1">
        <w:rPr>
          <w:rFonts w:cs="Arial"/>
          <w:sz w:val="22"/>
          <w:szCs w:val="22"/>
        </w:rPr>
        <w:t>Dem</w:t>
      </w:r>
      <w:r w:rsidR="00410901" w:rsidRPr="00AB6CD1">
        <w:rPr>
          <w:rFonts w:cs="Arial"/>
          <w:sz w:val="22"/>
          <w:szCs w:val="22"/>
        </w:rPr>
        <w:t>á</w:t>
      </w:r>
      <w:r w:rsidRPr="00AB6CD1">
        <w:rPr>
          <w:rFonts w:cs="Arial"/>
          <w:sz w:val="22"/>
          <w:szCs w:val="22"/>
        </w:rPr>
        <w:t>s documentos requeridos por el supervisor</w:t>
      </w:r>
      <w:r w:rsidR="00410901" w:rsidRPr="00AB6CD1">
        <w:rPr>
          <w:rFonts w:cs="Arial"/>
          <w:sz w:val="22"/>
          <w:szCs w:val="22"/>
        </w:rPr>
        <w:t xml:space="preserve"> (</w:t>
      </w:r>
      <w:r w:rsidR="00A3586B">
        <w:rPr>
          <w:rFonts w:cs="Arial"/>
          <w:sz w:val="22"/>
          <w:szCs w:val="22"/>
        </w:rPr>
        <w:t>X</w:t>
      </w:r>
      <w:r w:rsidR="00410901" w:rsidRPr="006F2CE9">
        <w:rPr>
          <w:rFonts w:cs="Arial"/>
          <w:sz w:val="22"/>
          <w:szCs w:val="22"/>
        </w:rPr>
        <w:t>)</w:t>
      </w:r>
      <w:r w:rsidR="00A3586B">
        <w:rPr>
          <w:rFonts w:cs="Arial"/>
          <w:sz w:val="22"/>
          <w:szCs w:val="22"/>
        </w:rPr>
        <w:t xml:space="preserve"> – Remisión </w:t>
      </w:r>
      <w:r w:rsidR="0094663E">
        <w:rPr>
          <w:rFonts w:cs="Arial"/>
          <w:sz w:val="22"/>
          <w:szCs w:val="22"/>
        </w:rPr>
        <w:t xml:space="preserve">Detalle </w:t>
      </w:r>
      <w:r w:rsidR="00A95AE2">
        <w:rPr>
          <w:rFonts w:cs="Arial"/>
          <w:sz w:val="22"/>
          <w:szCs w:val="22"/>
        </w:rPr>
        <w:t>tiquetes factura</w:t>
      </w:r>
      <w:r w:rsidR="002F3581">
        <w:rPr>
          <w:rFonts w:cs="Arial"/>
          <w:sz w:val="22"/>
          <w:szCs w:val="22"/>
        </w:rPr>
        <w:t>dos</w:t>
      </w:r>
    </w:p>
    <w:p w14:paraId="2DA7167C" w14:textId="77777777" w:rsidR="00451A26" w:rsidRPr="00AB6CD1" w:rsidRDefault="00451A26" w:rsidP="007D7C5D">
      <w:pPr>
        <w:pStyle w:val="Textoindependiente"/>
        <w:rPr>
          <w:rFonts w:cs="Arial"/>
          <w:sz w:val="22"/>
          <w:szCs w:val="22"/>
        </w:rPr>
      </w:pPr>
    </w:p>
    <w:p w14:paraId="4900FCB2" w14:textId="19697FB1" w:rsidR="002674C9" w:rsidRDefault="00F63D95" w:rsidP="00B3716F">
      <w:pPr>
        <w:pStyle w:val="Expediente"/>
        <w:spacing w:after="0"/>
        <w:rPr>
          <w:rFonts w:ascii="Arial" w:eastAsia="Times New Roman" w:hAnsi="Arial" w:cs="Arial"/>
          <w:spacing w:val="-5"/>
          <w:sz w:val="22"/>
          <w:szCs w:val="22"/>
        </w:rPr>
      </w:pPr>
      <w:r w:rsidRPr="00F63D95">
        <w:rPr>
          <w:rFonts w:ascii="Arial" w:eastAsia="Times New Roman" w:hAnsi="Arial" w:cs="Arial"/>
          <w:spacing w:val="-5"/>
          <w:sz w:val="22"/>
          <w:szCs w:val="22"/>
        </w:rPr>
        <w:t xml:space="preserve">La información revisada por parte de la Subdirección Administrativa y Financiera fue realizada por Eduard Styven Vergara Cárdenas el día </w:t>
      </w:r>
      <w:r w:rsidR="00C11085">
        <w:rPr>
          <w:rFonts w:ascii="Arial" w:eastAsia="Times New Roman" w:hAnsi="Arial" w:cs="Arial"/>
          <w:spacing w:val="-5"/>
          <w:sz w:val="22"/>
          <w:szCs w:val="22"/>
        </w:rPr>
        <w:t>10</w:t>
      </w:r>
      <w:r w:rsidR="003C11C8">
        <w:rPr>
          <w:rFonts w:ascii="Arial" w:eastAsia="Times New Roman" w:hAnsi="Arial" w:cs="Arial"/>
          <w:spacing w:val="-5"/>
          <w:sz w:val="22"/>
          <w:szCs w:val="22"/>
        </w:rPr>
        <w:t xml:space="preserve"> de julio</w:t>
      </w:r>
      <w:r w:rsidRPr="00F63D95">
        <w:rPr>
          <w:rFonts w:ascii="Arial" w:eastAsia="Times New Roman" w:hAnsi="Arial" w:cs="Arial"/>
          <w:spacing w:val="-5"/>
          <w:sz w:val="22"/>
          <w:szCs w:val="22"/>
        </w:rPr>
        <w:t xml:space="preserve"> del 2026.</w:t>
      </w:r>
    </w:p>
    <w:p w14:paraId="1A15BE8A" w14:textId="77777777" w:rsidR="00F63D95" w:rsidRDefault="00F63D95" w:rsidP="00B3716F">
      <w:pPr>
        <w:pStyle w:val="Expediente"/>
        <w:spacing w:after="0"/>
        <w:rPr>
          <w:rFonts w:ascii="Arial" w:hAnsi="Arial" w:cs="Arial"/>
          <w:color w:val="A6A6A6" w:themeColor="background1" w:themeShade="A6"/>
          <w:sz w:val="22"/>
          <w:szCs w:val="22"/>
        </w:rPr>
      </w:pPr>
    </w:p>
    <w:p w14:paraId="743EFE9E" w14:textId="77777777" w:rsidR="00AB18EE" w:rsidRPr="00AB6CD1" w:rsidRDefault="00AB18EE" w:rsidP="00B3716F">
      <w:pPr>
        <w:pStyle w:val="Expediente"/>
        <w:spacing w:after="0"/>
        <w:rPr>
          <w:rFonts w:ascii="Arial" w:hAnsi="Arial" w:cs="Arial"/>
          <w:color w:val="A6A6A6" w:themeColor="background1" w:themeShade="A6"/>
          <w:sz w:val="22"/>
          <w:szCs w:val="22"/>
        </w:rPr>
      </w:pPr>
    </w:p>
    <w:p w14:paraId="4BBAF8C2" w14:textId="35992DCF" w:rsidR="001477B8" w:rsidRPr="00703014" w:rsidRDefault="00E67B6E" w:rsidP="001477B8">
      <w:pPr>
        <w:pStyle w:val="Textoindependiente"/>
        <w:jc w:val="left"/>
        <w:rPr>
          <w:rFonts w:cs="Arial"/>
          <w:b/>
          <w:bCs/>
          <w:sz w:val="22"/>
          <w:szCs w:val="22"/>
        </w:rPr>
      </w:pPr>
      <w:r w:rsidRPr="00703014">
        <w:rPr>
          <w:rFonts w:cs="Arial"/>
          <w:b/>
          <w:bCs/>
          <w:sz w:val="22"/>
          <w:szCs w:val="22"/>
        </w:rPr>
        <w:t>SUPERVISOR</w:t>
      </w:r>
      <w:r w:rsidR="001477B8" w:rsidRPr="00703014">
        <w:rPr>
          <w:rFonts w:cs="Arial"/>
          <w:b/>
          <w:bCs/>
          <w:sz w:val="22"/>
          <w:szCs w:val="22"/>
        </w:rPr>
        <w:t xml:space="preserve">                                                           </w:t>
      </w:r>
    </w:p>
    <w:p w14:paraId="4FCBC920" w14:textId="5AEF548D" w:rsidR="001477B8" w:rsidRPr="00703014" w:rsidRDefault="001477B8" w:rsidP="001477B8">
      <w:pPr>
        <w:rPr>
          <w:rFonts w:cs="Arial"/>
          <w:sz w:val="22"/>
          <w:szCs w:val="22"/>
        </w:rPr>
      </w:pPr>
      <w:r w:rsidRPr="00703014">
        <w:rPr>
          <w:rFonts w:cs="Arial"/>
          <w:sz w:val="22"/>
          <w:szCs w:val="22"/>
        </w:rPr>
        <w:t>Nombre:</w:t>
      </w:r>
      <w:r w:rsidR="00A92383" w:rsidRPr="00703014">
        <w:rPr>
          <w:rFonts w:cs="Arial"/>
          <w:sz w:val="22"/>
          <w:szCs w:val="22"/>
        </w:rPr>
        <w:t xml:space="preserve"> Jorge Ivan Pardo Avella</w:t>
      </w:r>
    </w:p>
    <w:p w14:paraId="57EFAAFD" w14:textId="20708881" w:rsidR="001477B8" w:rsidRPr="00703014" w:rsidRDefault="001477B8" w:rsidP="001477B8">
      <w:pPr>
        <w:rPr>
          <w:rFonts w:cs="Arial"/>
          <w:sz w:val="22"/>
          <w:szCs w:val="22"/>
        </w:rPr>
      </w:pPr>
      <w:r w:rsidRPr="00703014">
        <w:rPr>
          <w:rFonts w:cs="Arial"/>
          <w:sz w:val="22"/>
          <w:szCs w:val="22"/>
        </w:rPr>
        <w:t>Cargo:</w:t>
      </w:r>
      <w:r w:rsidR="00A92383" w:rsidRPr="00703014">
        <w:rPr>
          <w:rFonts w:cs="Arial"/>
          <w:sz w:val="22"/>
          <w:szCs w:val="22"/>
        </w:rPr>
        <w:t xml:space="preserve"> Profesional Especializado</w:t>
      </w:r>
    </w:p>
    <w:p w14:paraId="5791248A" w14:textId="2E189D91" w:rsidR="001477B8" w:rsidRPr="00AB6CD1" w:rsidRDefault="001477B8" w:rsidP="001477B8">
      <w:pPr>
        <w:pStyle w:val="Textoindependiente"/>
        <w:jc w:val="left"/>
        <w:rPr>
          <w:rFonts w:cs="Arial"/>
          <w:color w:val="A6A6A6" w:themeColor="background1" w:themeShade="A6"/>
          <w:sz w:val="22"/>
          <w:szCs w:val="22"/>
        </w:rPr>
      </w:pPr>
      <w:r w:rsidRPr="00AB6CD1">
        <w:rPr>
          <w:rFonts w:eastAsiaTheme="minorHAnsi" w:cs="Arial"/>
          <w:color w:val="A6A6A6" w:themeColor="background1" w:themeShade="A6"/>
          <w:spacing w:val="0"/>
          <w:sz w:val="22"/>
          <w:szCs w:val="22"/>
        </w:rPr>
        <w:t>Firma electrónica al final del documento</w:t>
      </w:r>
    </w:p>
    <w:p w14:paraId="7633B957" w14:textId="6DBB9627" w:rsidR="001477B8" w:rsidRPr="00AB6CD1" w:rsidRDefault="00885714" w:rsidP="001477B8">
      <w:pPr>
        <w:pStyle w:val="Textoindependiente"/>
        <w:jc w:val="left"/>
        <w:rPr>
          <w:rFonts w:cs="Arial"/>
          <w:b/>
          <w:bCs/>
          <w:sz w:val="22"/>
          <w:szCs w:val="22"/>
          <w:lang w:val="es-419"/>
        </w:rPr>
      </w:pPr>
      <w:r w:rsidRPr="00AB6CD1">
        <w:rPr>
          <w:rFonts w:cs="Arial"/>
          <w:b/>
          <w:bCs/>
          <w:sz w:val="22"/>
          <w:szCs w:val="22"/>
          <w:lang w:val="es-419"/>
        </w:rPr>
        <w:t>REVIS</w:t>
      </w:r>
      <w:r w:rsidR="00CC46C5" w:rsidRPr="00AB6CD1">
        <w:rPr>
          <w:rFonts w:cs="Arial"/>
          <w:b/>
          <w:bCs/>
          <w:sz w:val="22"/>
          <w:szCs w:val="22"/>
          <w:lang w:val="es-419"/>
        </w:rPr>
        <w:t>Ó</w:t>
      </w:r>
      <w:r w:rsidR="001477B8" w:rsidRPr="00AB6CD1">
        <w:rPr>
          <w:rFonts w:cs="Arial"/>
          <w:b/>
          <w:bCs/>
          <w:sz w:val="22"/>
          <w:szCs w:val="22"/>
          <w:lang w:val="es-419"/>
        </w:rPr>
        <w:t xml:space="preserve"> </w:t>
      </w:r>
      <w:r w:rsidR="00AB6CD1">
        <w:rPr>
          <w:rFonts w:cs="Arial"/>
          <w:b/>
          <w:bCs/>
          <w:sz w:val="22"/>
          <w:szCs w:val="22"/>
          <w:lang w:val="es-419"/>
        </w:rPr>
        <w:t xml:space="preserve">SUBDIRECCIÓN ADMINISTRATIVA Y FINANCIERA </w:t>
      </w:r>
      <w:r w:rsidR="00CC46C5" w:rsidRPr="00AB6CD1">
        <w:rPr>
          <w:rFonts w:cs="Arial"/>
          <w:b/>
          <w:bCs/>
          <w:sz w:val="22"/>
          <w:szCs w:val="22"/>
          <w:lang w:val="es-419"/>
        </w:rPr>
        <w:t>SAF</w:t>
      </w:r>
      <w:r w:rsidR="001477B8" w:rsidRPr="00AB6CD1">
        <w:rPr>
          <w:rFonts w:cs="Arial"/>
          <w:b/>
          <w:bCs/>
          <w:sz w:val="22"/>
          <w:szCs w:val="22"/>
          <w:lang w:val="es-419"/>
        </w:rPr>
        <w:t xml:space="preserve">                                                         </w:t>
      </w:r>
    </w:p>
    <w:p w14:paraId="395A3E6F" w14:textId="77777777" w:rsidR="001477B8" w:rsidRPr="00AB6CD1" w:rsidRDefault="001477B8" w:rsidP="00047DB9">
      <w:pPr>
        <w:rPr>
          <w:rFonts w:cs="Arial"/>
          <w:sz w:val="22"/>
          <w:szCs w:val="22"/>
          <w:lang w:val="es-419"/>
        </w:rPr>
      </w:pPr>
    </w:p>
    <w:p w14:paraId="535B1E4E" w14:textId="77777777" w:rsidR="006525BF" w:rsidRPr="00DA6960" w:rsidRDefault="006525BF" w:rsidP="006525BF">
      <w:pPr>
        <w:rPr>
          <w:rFonts w:cs="Arial"/>
          <w:sz w:val="22"/>
          <w:szCs w:val="22"/>
        </w:rPr>
      </w:pPr>
      <w:r w:rsidRPr="00DA6960">
        <w:rPr>
          <w:rFonts w:cs="Arial"/>
          <w:sz w:val="22"/>
          <w:szCs w:val="22"/>
        </w:rPr>
        <w:t>Nombre: Eduard Styven Vergara Cárdenas</w:t>
      </w:r>
    </w:p>
    <w:p w14:paraId="69A68B26" w14:textId="77777777" w:rsidR="006525BF" w:rsidRPr="00DA6960" w:rsidRDefault="006525BF" w:rsidP="006525BF">
      <w:pPr>
        <w:rPr>
          <w:rFonts w:cs="Arial"/>
          <w:sz w:val="22"/>
          <w:szCs w:val="22"/>
        </w:rPr>
      </w:pPr>
      <w:r w:rsidRPr="00DA6960">
        <w:rPr>
          <w:rFonts w:cs="Arial"/>
          <w:sz w:val="22"/>
          <w:szCs w:val="22"/>
        </w:rPr>
        <w:t>Cargo: Técnico Administrativo</w:t>
      </w:r>
    </w:p>
    <w:p w14:paraId="1B292D13" w14:textId="2D5C7D54" w:rsidR="0022377F" w:rsidRPr="00F8571C" w:rsidRDefault="001477B8" w:rsidP="003524A9">
      <w:pPr>
        <w:pStyle w:val="Textoindependiente"/>
        <w:jc w:val="left"/>
        <w:rPr>
          <w:rFonts w:eastAsiaTheme="minorHAnsi" w:cs="Arial"/>
          <w:color w:val="A6A6A6" w:themeColor="background1" w:themeShade="A6"/>
          <w:spacing w:val="0"/>
          <w:sz w:val="22"/>
          <w:szCs w:val="22"/>
        </w:rPr>
      </w:pPr>
      <w:r w:rsidRPr="00AB6CD1">
        <w:rPr>
          <w:rFonts w:eastAsiaTheme="minorHAnsi" w:cs="Arial"/>
          <w:color w:val="A6A6A6" w:themeColor="background1" w:themeShade="A6"/>
          <w:spacing w:val="0"/>
          <w:sz w:val="22"/>
          <w:szCs w:val="22"/>
        </w:rPr>
        <w:t>Firma electrónica al final del documento</w:t>
      </w:r>
    </w:p>
    <w:sectPr w:rsidR="0022377F" w:rsidRPr="00F8571C" w:rsidSect="00473EA9">
      <w:headerReference w:type="default" r:id="rId8"/>
      <w:footerReference w:type="even" r:id="rId9"/>
      <w:footerReference w:type="default" r:id="rId10"/>
      <w:headerReference w:type="first" r:id="rId11"/>
      <w:type w:val="continuous"/>
      <w:pgSz w:w="12242" w:h="15842" w:code="1"/>
      <w:pgMar w:top="2552" w:right="1418" w:bottom="1418" w:left="1418" w:header="142" w:footer="60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F1389" w14:textId="77777777" w:rsidR="00933A96" w:rsidRDefault="00933A96">
      <w:r>
        <w:separator/>
      </w:r>
    </w:p>
  </w:endnote>
  <w:endnote w:type="continuationSeparator" w:id="0">
    <w:p w14:paraId="10727428" w14:textId="77777777" w:rsidR="00933A96" w:rsidRDefault="00933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TM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59C42" w14:textId="77777777" w:rsidR="00690839" w:rsidRDefault="0069083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1E1B3D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09E59C43" w14:textId="77777777" w:rsidR="00690839" w:rsidRDefault="006908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59C44" w14:textId="0D741867" w:rsidR="00690839" w:rsidRDefault="00690839">
    <w:pPr>
      <w:pStyle w:val="Piedepgina"/>
      <w:ind w:right="360"/>
    </w:pPr>
  </w:p>
  <w:tbl>
    <w:tblPr>
      <w:tblW w:w="5000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29"/>
      <w:gridCol w:w="2661"/>
      <w:gridCol w:w="2206"/>
    </w:tblGrid>
    <w:tr w:rsidR="002624C3" w:rsidRPr="00473EA9" w14:paraId="09E59C48" w14:textId="77777777" w:rsidTr="00DB7A55">
      <w:trPr>
        <w:cantSplit/>
        <w:trHeight w:val="338"/>
      </w:trPr>
      <w:tc>
        <w:tcPr>
          <w:tcW w:w="2410" w:type="pct"/>
          <w:vAlign w:val="center"/>
        </w:tcPr>
        <w:p w14:paraId="09E59C45" w14:textId="77777777" w:rsidR="002624C3" w:rsidRPr="00473EA9" w:rsidRDefault="002624C3" w:rsidP="002624C3">
          <w:pPr>
            <w:contextualSpacing/>
            <w:rPr>
              <w:iCs/>
              <w:sz w:val="16"/>
              <w:szCs w:val="16"/>
            </w:rPr>
          </w:pPr>
          <w:r w:rsidRPr="00473EA9">
            <w:rPr>
              <w:rFonts w:cs="Arial"/>
              <w:iCs/>
              <w:sz w:val="16"/>
              <w:szCs w:val="16"/>
            </w:rPr>
            <w:t xml:space="preserve">Proceso        </w:t>
          </w:r>
          <w:r w:rsidRPr="00473EA9">
            <w:rPr>
              <w:rFonts w:cs="Arial"/>
              <w:b/>
              <w:iCs/>
              <w:sz w:val="16"/>
              <w:szCs w:val="16"/>
            </w:rPr>
            <w:t>GESTIÓN DE BIENES Y SERVICIOS</w:t>
          </w:r>
        </w:p>
      </w:tc>
      <w:tc>
        <w:tcPr>
          <w:tcW w:w="1416" w:type="pct"/>
          <w:vAlign w:val="center"/>
        </w:tcPr>
        <w:p w14:paraId="09E59C46" w14:textId="17B5D132" w:rsidR="002624C3" w:rsidRPr="00473EA9" w:rsidRDefault="002624C3" w:rsidP="002624C3">
          <w:pPr>
            <w:contextualSpacing/>
            <w:rPr>
              <w:rFonts w:cs="Arial"/>
              <w:iCs/>
              <w:sz w:val="16"/>
              <w:szCs w:val="16"/>
            </w:rPr>
          </w:pPr>
          <w:r w:rsidRPr="00473EA9">
            <w:rPr>
              <w:rFonts w:cs="Arial"/>
              <w:bCs/>
              <w:iCs/>
              <w:sz w:val="16"/>
              <w:szCs w:val="16"/>
            </w:rPr>
            <w:t>Código:</w:t>
          </w:r>
          <w:r w:rsidRPr="00473EA9">
            <w:rPr>
              <w:rFonts w:cs="Arial"/>
              <w:b/>
              <w:iCs/>
              <w:sz w:val="16"/>
              <w:szCs w:val="16"/>
            </w:rPr>
            <w:t xml:space="preserve"> BS-FT-0</w:t>
          </w:r>
          <w:r w:rsidR="00AA2BCE">
            <w:rPr>
              <w:rFonts w:cs="Arial"/>
              <w:b/>
              <w:iCs/>
              <w:sz w:val="16"/>
              <w:szCs w:val="16"/>
            </w:rPr>
            <w:t>08</w:t>
          </w:r>
        </w:p>
      </w:tc>
      <w:tc>
        <w:tcPr>
          <w:tcW w:w="1174" w:type="pct"/>
          <w:vAlign w:val="center"/>
        </w:tcPr>
        <w:p w14:paraId="09E59C47" w14:textId="3CF11BA9" w:rsidR="002624C3" w:rsidRPr="00473EA9" w:rsidRDefault="002624C3" w:rsidP="0045568C">
          <w:pPr>
            <w:contextualSpacing/>
            <w:rPr>
              <w:rFonts w:cs="Arial"/>
              <w:iCs/>
              <w:sz w:val="16"/>
              <w:szCs w:val="16"/>
              <w:highlight w:val="yellow"/>
            </w:rPr>
          </w:pPr>
          <w:r w:rsidRPr="00473EA9">
            <w:rPr>
              <w:rFonts w:cs="Arial"/>
              <w:bCs/>
              <w:iCs/>
              <w:sz w:val="16"/>
              <w:szCs w:val="16"/>
            </w:rPr>
            <w:t>Versión:</w:t>
          </w:r>
          <w:r w:rsidRPr="00473EA9">
            <w:rPr>
              <w:rFonts w:cs="Arial"/>
              <w:b/>
              <w:iCs/>
              <w:sz w:val="16"/>
              <w:szCs w:val="16"/>
            </w:rPr>
            <w:t xml:space="preserve"> </w:t>
          </w:r>
          <w:r w:rsidR="00AA2BCE">
            <w:rPr>
              <w:rFonts w:cs="Arial"/>
              <w:b/>
              <w:iCs/>
              <w:sz w:val="16"/>
              <w:szCs w:val="16"/>
            </w:rPr>
            <w:t>6</w:t>
          </w:r>
        </w:p>
      </w:tc>
    </w:tr>
    <w:tr w:rsidR="002624C3" w:rsidRPr="00473EA9" w14:paraId="09E59C4C" w14:textId="77777777" w:rsidTr="00DB7A55">
      <w:trPr>
        <w:cantSplit/>
        <w:trHeight w:val="348"/>
      </w:trPr>
      <w:tc>
        <w:tcPr>
          <w:tcW w:w="2410" w:type="pct"/>
          <w:vAlign w:val="center"/>
        </w:tcPr>
        <w:p w14:paraId="09E59C49" w14:textId="02A24535" w:rsidR="002624C3" w:rsidRPr="00473EA9" w:rsidRDefault="002624C3" w:rsidP="002624C3">
          <w:pPr>
            <w:ind w:left="923" w:hanging="923"/>
            <w:contextualSpacing/>
            <w:rPr>
              <w:rFonts w:cs="Arial"/>
              <w:bCs/>
              <w:iCs/>
              <w:sz w:val="16"/>
              <w:szCs w:val="16"/>
            </w:rPr>
          </w:pPr>
          <w:r w:rsidRPr="00473EA9">
            <w:rPr>
              <w:rFonts w:cs="Arial"/>
              <w:iCs/>
              <w:sz w:val="16"/>
              <w:szCs w:val="16"/>
            </w:rPr>
            <w:t>Documento</w:t>
          </w:r>
          <w:r w:rsidR="009E4B83" w:rsidRPr="00473EA9">
            <w:rPr>
              <w:rFonts w:cs="Arial"/>
              <w:iCs/>
              <w:sz w:val="16"/>
              <w:szCs w:val="16"/>
            </w:rPr>
            <w:t xml:space="preserve"> </w:t>
          </w:r>
          <w:r w:rsidR="001A4C00">
            <w:rPr>
              <w:rFonts w:cs="Arial"/>
              <w:b/>
              <w:iCs/>
              <w:sz w:val="16"/>
              <w:szCs w:val="16"/>
            </w:rPr>
            <w:t>RECIBIDO A SATISFACCIÓN DE PRODUCTO Y/O SERVICIO</w:t>
          </w:r>
          <w:r w:rsidR="00AA2BCE">
            <w:rPr>
              <w:rFonts w:cs="Arial"/>
              <w:b/>
              <w:iCs/>
              <w:sz w:val="16"/>
              <w:szCs w:val="16"/>
            </w:rPr>
            <w:t xml:space="preserve"> Y SOLICITUD DE PAGO</w:t>
          </w:r>
        </w:p>
      </w:tc>
      <w:tc>
        <w:tcPr>
          <w:tcW w:w="1416" w:type="pct"/>
          <w:vAlign w:val="center"/>
        </w:tcPr>
        <w:p w14:paraId="09E59C4A" w14:textId="5BAA2C08" w:rsidR="002624C3" w:rsidRPr="00473EA9" w:rsidRDefault="002624C3" w:rsidP="009B0AB7">
          <w:pPr>
            <w:contextualSpacing/>
            <w:rPr>
              <w:rFonts w:cs="Arial"/>
              <w:iCs/>
              <w:sz w:val="16"/>
              <w:szCs w:val="16"/>
            </w:rPr>
          </w:pPr>
          <w:r w:rsidRPr="00473EA9">
            <w:rPr>
              <w:rFonts w:cs="Arial"/>
              <w:bCs/>
              <w:iCs/>
              <w:sz w:val="16"/>
              <w:szCs w:val="16"/>
            </w:rPr>
            <w:t xml:space="preserve">Fecha última revisión: </w:t>
          </w:r>
          <w:r w:rsidR="00AA2BCE" w:rsidRPr="00AB6CD1">
            <w:rPr>
              <w:rFonts w:cs="Arial"/>
              <w:b/>
              <w:iCs/>
              <w:sz w:val="16"/>
              <w:szCs w:val="16"/>
            </w:rPr>
            <w:t>1</w:t>
          </w:r>
          <w:r w:rsidR="00F47DDC" w:rsidRPr="00AB6CD1">
            <w:rPr>
              <w:rFonts w:cs="Arial"/>
              <w:b/>
              <w:iCs/>
              <w:sz w:val="16"/>
              <w:szCs w:val="16"/>
            </w:rPr>
            <w:t>9</w:t>
          </w:r>
          <w:r w:rsidR="00547C8D" w:rsidRPr="00AB6CD1">
            <w:rPr>
              <w:rFonts w:cs="Arial"/>
              <w:b/>
              <w:iCs/>
              <w:sz w:val="16"/>
              <w:szCs w:val="16"/>
            </w:rPr>
            <w:t>/</w:t>
          </w:r>
          <w:r w:rsidR="00AB6CD1" w:rsidRPr="00AB6CD1">
            <w:rPr>
              <w:rFonts w:cs="Arial"/>
              <w:b/>
              <w:iCs/>
              <w:sz w:val="16"/>
              <w:szCs w:val="16"/>
            </w:rPr>
            <w:t>02</w:t>
          </w:r>
          <w:r w:rsidR="00547C8D" w:rsidRPr="00AB6CD1">
            <w:rPr>
              <w:rFonts w:cs="Arial"/>
              <w:b/>
              <w:iCs/>
              <w:sz w:val="16"/>
              <w:szCs w:val="16"/>
            </w:rPr>
            <w:t>/202</w:t>
          </w:r>
          <w:r w:rsidR="008A628A">
            <w:rPr>
              <w:rFonts w:cs="Arial"/>
              <w:b/>
              <w:iCs/>
              <w:sz w:val="16"/>
              <w:szCs w:val="16"/>
            </w:rPr>
            <w:t>6</w:t>
          </w:r>
        </w:p>
      </w:tc>
      <w:tc>
        <w:tcPr>
          <w:tcW w:w="1174" w:type="pct"/>
          <w:vAlign w:val="center"/>
        </w:tcPr>
        <w:p w14:paraId="09E59C4B" w14:textId="77777777" w:rsidR="002624C3" w:rsidRPr="00473EA9" w:rsidRDefault="002624C3" w:rsidP="002624C3">
          <w:pPr>
            <w:contextualSpacing/>
            <w:rPr>
              <w:rFonts w:cs="Arial"/>
              <w:iCs/>
              <w:sz w:val="16"/>
              <w:szCs w:val="16"/>
            </w:rPr>
          </w:pPr>
          <w:r w:rsidRPr="00473EA9">
            <w:rPr>
              <w:rFonts w:cs="Arial"/>
              <w:bCs/>
              <w:iCs/>
              <w:sz w:val="16"/>
              <w:szCs w:val="16"/>
            </w:rPr>
            <w:t>Páginas:</w:t>
          </w:r>
          <w:r w:rsidRPr="00473EA9">
            <w:rPr>
              <w:rFonts w:cs="Arial"/>
              <w:iCs/>
              <w:sz w:val="16"/>
              <w:szCs w:val="16"/>
            </w:rPr>
            <w:t xml:space="preserve"> </w:t>
          </w:r>
          <w:r w:rsidRPr="00473EA9">
            <w:rPr>
              <w:rFonts w:cs="Arial"/>
              <w:b/>
              <w:bCs/>
              <w:iCs/>
              <w:sz w:val="16"/>
              <w:szCs w:val="16"/>
            </w:rPr>
            <w:fldChar w:fldCharType="begin"/>
          </w:r>
          <w:r w:rsidRPr="00473EA9">
            <w:rPr>
              <w:rFonts w:cs="Arial"/>
              <w:b/>
              <w:bCs/>
              <w:iCs/>
              <w:sz w:val="16"/>
              <w:szCs w:val="16"/>
            </w:rPr>
            <w:instrText xml:space="preserve"> PAGE </w:instrText>
          </w:r>
          <w:r w:rsidRPr="00473EA9">
            <w:rPr>
              <w:rFonts w:cs="Arial"/>
              <w:b/>
              <w:bCs/>
              <w:iCs/>
              <w:sz w:val="16"/>
              <w:szCs w:val="16"/>
            </w:rPr>
            <w:fldChar w:fldCharType="separate"/>
          </w:r>
          <w:r w:rsidR="009B0AB7" w:rsidRPr="00473EA9">
            <w:rPr>
              <w:rFonts w:cs="Arial"/>
              <w:b/>
              <w:bCs/>
              <w:iCs/>
              <w:noProof/>
              <w:sz w:val="16"/>
              <w:szCs w:val="16"/>
            </w:rPr>
            <w:t>3</w:t>
          </w:r>
          <w:r w:rsidRPr="00473EA9">
            <w:rPr>
              <w:rFonts w:cs="Arial"/>
              <w:b/>
              <w:bCs/>
              <w:iCs/>
              <w:sz w:val="16"/>
              <w:szCs w:val="16"/>
            </w:rPr>
            <w:fldChar w:fldCharType="end"/>
          </w:r>
          <w:r w:rsidRPr="00473EA9">
            <w:rPr>
              <w:rFonts w:cs="Arial"/>
              <w:b/>
              <w:bCs/>
              <w:iCs/>
              <w:sz w:val="16"/>
              <w:szCs w:val="16"/>
            </w:rPr>
            <w:t xml:space="preserve"> </w:t>
          </w:r>
          <w:r w:rsidRPr="00473EA9">
            <w:rPr>
              <w:rFonts w:cs="Arial"/>
              <w:iCs/>
              <w:sz w:val="16"/>
              <w:szCs w:val="16"/>
            </w:rPr>
            <w:t xml:space="preserve">de </w:t>
          </w:r>
          <w:r w:rsidRPr="00473EA9">
            <w:rPr>
              <w:rFonts w:cs="Arial"/>
              <w:iCs/>
              <w:sz w:val="16"/>
              <w:szCs w:val="16"/>
            </w:rPr>
            <w:fldChar w:fldCharType="begin"/>
          </w:r>
          <w:r w:rsidRPr="00473EA9">
            <w:rPr>
              <w:rFonts w:cs="Arial"/>
              <w:iCs/>
              <w:sz w:val="16"/>
              <w:szCs w:val="16"/>
            </w:rPr>
            <w:instrText xml:space="preserve"> NUMPAGES </w:instrText>
          </w:r>
          <w:r w:rsidRPr="00473EA9">
            <w:rPr>
              <w:rFonts w:cs="Arial"/>
              <w:iCs/>
              <w:sz w:val="16"/>
              <w:szCs w:val="16"/>
            </w:rPr>
            <w:fldChar w:fldCharType="separate"/>
          </w:r>
          <w:r w:rsidR="009B0AB7" w:rsidRPr="00473EA9">
            <w:rPr>
              <w:rFonts w:cs="Arial"/>
              <w:iCs/>
              <w:noProof/>
              <w:sz w:val="16"/>
              <w:szCs w:val="16"/>
            </w:rPr>
            <w:t>3</w:t>
          </w:r>
          <w:r w:rsidRPr="00473EA9">
            <w:rPr>
              <w:rFonts w:cs="Arial"/>
              <w:iCs/>
              <w:sz w:val="16"/>
              <w:szCs w:val="16"/>
            </w:rPr>
            <w:fldChar w:fldCharType="end"/>
          </w:r>
        </w:p>
      </w:tc>
    </w:tr>
  </w:tbl>
  <w:p w14:paraId="31749B97" w14:textId="4A4441FD" w:rsidR="00D77BB3" w:rsidRDefault="00A96788" w:rsidP="00D77BB3">
    <w:pPr>
      <w:ind w:right="50"/>
      <w:rPr>
        <w:rFonts w:cs="Arial"/>
        <w:b/>
        <w:bCs/>
        <w:iCs/>
        <w:sz w:val="18"/>
        <w:szCs w:val="24"/>
      </w:rPr>
    </w:pPr>
    <w:r>
      <w:rPr>
        <w:rFonts w:cs="Arial"/>
        <w:b/>
        <w:bCs/>
        <w:iCs/>
        <w:sz w:val="14"/>
      </w:rPr>
      <w:t>.</w:t>
    </w:r>
    <w:r w:rsidR="00473EA9">
      <w:rPr>
        <w:rFonts w:cs="Arial"/>
        <w:b/>
        <w:bCs/>
        <w:iCs/>
        <w:sz w:val="18"/>
        <w:szCs w:val="24"/>
      </w:rPr>
      <w:t xml:space="preserve">                                                                                                                                                                                                      </w:t>
    </w:r>
  </w:p>
  <w:p w14:paraId="60461C44" w14:textId="71803D6A" w:rsidR="00473EA9" w:rsidRPr="00473EA9" w:rsidRDefault="00485C65" w:rsidP="00485C65">
    <w:pPr>
      <w:ind w:left="4248" w:right="50"/>
      <w:rPr>
        <w:sz w:val="24"/>
        <w:szCs w:val="24"/>
      </w:rPr>
    </w:pPr>
    <w:r>
      <w:rPr>
        <w:rFonts w:cs="Arial"/>
        <w:b/>
        <w:bCs/>
        <w:iCs/>
        <w:sz w:val="18"/>
        <w:szCs w:val="24"/>
      </w:rPr>
      <w:t xml:space="preserve">             </w:t>
    </w:r>
    <w:r w:rsidR="00473EA9">
      <w:rPr>
        <w:rFonts w:cs="Arial"/>
        <w:b/>
        <w:bCs/>
        <w:iCs/>
        <w:sz w:val="18"/>
        <w:szCs w:val="24"/>
      </w:rPr>
      <w:t xml:space="preserve">   </w:t>
    </w:r>
    <w:r w:rsidR="007302D7">
      <w:rPr>
        <w:rFonts w:cs="Arial"/>
        <w:b/>
        <w:bCs/>
        <w:iCs/>
        <w:sz w:val="18"/>
        <w:szCs w:val="24"/>
      </w:rPr>
      <w:t xml:space="preserve">Información </w:t>
    </w:r>
    <w:r w:rsidR="00473EA9" w:rsidRPr="00473EA9">
      <w:rPr>
        <w:rFonts w:cs="Arial"/>
        <w:b/>
        <w:bCs/>
        <w:iCs/>
        <w:sz w:val="18"/>
        <w:szCs w:val="24"/>
      </w:rPr>
      <w:t>Pública</w:t>
    </w:r>
    <w:r w:rsidR="007302D7">
      <w:rPr>
        <w:rFonts w:cs="Arial"/>
        <w:b/>
        <w:bCs/>
        <w:iCs/>
        <w:sz w:val="18"/>
        <w:szCs w:val="24"/>
      </w:rPr>
      <w:t xml:space="preserve"> o Información Pública Reservada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4B06A" w14:textId="77777777" w:rsidR="00933A96" w:rsidRDefault="00933A96">
      <w:r>
        <w:separator/>
      </w:r>
    </w:p>
  </w:footnote>
  <w:footnote w:type="continuationSeparator" w:id="0">
    <w:p w14:paraId="125A1705" w14:textId="77777777" w:rsidR="00933A96" w:rsidRDefault="00933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59C3D" w14:textId="3585D04A" w:rsidR="00A332A2" w:rsidRDefault="0005042E" w:rsidP="00880869">
    <w:pPr>
      <w:pStyle w:val="Encabezado"/>
      <w:rPr>
        <w:sz w:val="18"/>
        <w:lang w:val="en-US"/>
      </w:rPr>
    </w:pPr>
    <w:r w:rsidRPr="009F32EE">
      <w:rPr>
        <w:rFonts w:cs="Arial"/>
        <w:bCs/>
        <w:noProof/>
        <w:sz w:val="16"/>
        <w:szCs w:val="16"/>
      </w:rPr>
      <w:drawing>
        <wp:anchor distT="0" distB="0" distL="114300" distR="114300" simplePos="0" relativeHeight="251662848" behindDoc="1" locked="0" layoutInCell="1" allowOverlap="1" wp14:anchorId="6994848A" wp14:editId="01ADA44A">
          <wp:simplePos x="0" y="0"/>
          <wp:positionH relativeFrom="leftMargin">
            <wp:posOffset>900430</wp:posOffset>
          </wp:positionH>
          <wp:positionV relativeFrom="paragraph">
            <wp:posOffset>130810</wp:posOffset>
          </wp:positionV>
          <wp:extent cx="806450" cy="979170"/>
          <wp:effectExtent l="0" t="0" r="0" b="0"/>
          <wp:wrapTight wrapText="bothSides">
            <wp:wrapPolygon edited="0">
              <wp:start x="0" y="0"/>
              <wp:lineTo x="0" y="21012"/>
              <wp:lineTo x="20920" y="21012"/>
              <wp:lineTo x="20920" y="0"/>
              <wp:lineTo x="0" y="0"/>
            </wp:wrapPolygon>
          </wp:wrapTight>
          <wp:docPr id="83283927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727262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6450" cy="979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4A7AB1" w14:textId="77777777" w:rsidR="006F7C8A" w:rsidRDefault="006F7C8A" w:rsidP="00A332A2">
    <w:pPr>
      <w:pStyle w:val="Encabezado"/>
      <w:tabs>
        <w:tab w:val="left" w:pos="142"/>
        <w:tab w:val="left" w:pos="567"/>
      </w:tabs>
      <w:ind w:left="-284" w:firstLine="284"/>
      <w:rPr>
        <w:b/>
        <w:i/>
        <w:sz w:val="18"/>
      </w:rPr>
    </w:pPr>
  </w:p>
  <w:p w14:paraId="298ECCED" w14:textId="77777777" w:rsidR="006F7C8A" w:rsidRDefault="006F7C8A" w:rsidP="00A332A2">
    <w:pPr>
      <w:pStyle w:val="Encabezado"/>
      <w:tabs>
        <w:tab w:val="left" w:pos="142"/>
        <w:tab w:val="left" w:pos="567"/>
      </w:tabs>
      <w:ind w:left="-284" w:firstLine="284"/>
      <w:rPr>
        <w:b/>
        <w:i/>
        <w:sz w:val="18"/>
      </w:rPr>
    </w:pPr>
  </w:p>
  <w:p w14:paraId="67094EDF" w14:textId="644B1875" w:rsidR="006F7C8A" w:rsidRDefault="006F7C8A" w:rsidP="00AF5BCF">
    <w:pPr>
      <w:pStyle w:val="Encabezado"/>
      <w:tabs>
        <w:tab w:val="left" w:pos="142"/>
        <w:tab w:val="left" w:pos="567"/>
      </w:tabs>
      <w:rPr>
        <w:b/>
        <w:i/>
        <w:sz w:val="18"/>
      </w:rPr>
    </w:pPr>
  </w:p>
  <w:p w14:paraId="2FF63CBC" w14:textId="1484D848" w:rsidR="006E066D" w:rsidRDefault="006E066D" w:rsidP="00A332A2">
    <w:pPr>
      <w:pStyle w:val="Encabezado"/>
      <w:tabs>
        <w:tab w:val="left" w:pos="142"/>
        <w:tab w:val="left" w:pos="567"/>
      </w:tabs>
      <w:ind w:left="-284" w:firstLine="284"/>
      <w:rPr>
        <w:b/>
        <w:i/>
        <w:sz w:val="18"/>
      </w:rPr>
    </w:pPr>
  </w:p>
  <w:p w14:paraId="586DDD80" w14:textId="7A573022" w:rsidR="00990759" w:rsidRPr="00E957A6" w:rsidRDefault="00990759" w:rsidP="00990759">
    <w:pPr>
      <w:pStyle w:val="Encabezado"/>
      <w:jc w:val="right"/>
      <w:rPr>
        <w:rFonts w:ascii="Arial TM" w:hAnsi="Arial TM" w:cs="Arial"/>
        <w:b/>
        <w:i/>
      </w:rPr>
    </w:pPr>
    <w:r w:rsidRPr="00E957A6">
      <w:rPr>
        <w:rFonts w:ascii="Arial TM" w:hAnsi="Arial TM" w:cs="Arial"/>
        <w:b/>
        <w:i/>
      </w:rPr>
      <w:t>BS- FT- 0</w:t>
    </w:r>
    <w:r w:rsidR="00B06D22">
      <w:rPr>
        <w:rFonts w:ascii="Arial TM" w:hAnsi="Arial TM" w:cs="Arial"/>
        <w:b/>
        <w:i/>
      </w:rPr>
      <w:t>08</w:t>
    </w:r>
    <w:r w:rsidRPr="00E957A6">
      <w:rPr>
        <w:rFonts w:ascii="Arial TM" w:hAnsi="Arial TM" w:cs="Arial"/>
        <w:b/>
        <w:i/>
      </w:rPr>
      <w:t>_V</w:t>
    </w:r>
    <w:r w:rsidR="00B06D22">
      <w:rPr>
        <w:rFonts w:ascii="Arial TM" w:hAnsi="Arial TM" w:cs="Arial"/>
        <w:b/>
        <w:i/>
      </w:rPr>
      <w:t>6</w:t>
    </w:r>
    <w:r w:rsidRPr="00E957A6">
      <w:rPr>
        <w:rFonts w:ascii="Arial TM" w:hAnsi="Arial TM" w:cs="Arial"/>
        <w:b/>
        <w:i/>
      </w:rPr>
      <w:t xml:space="preserve"> </w:t>
    </w:r>
  </w:p>
  <w:p w14:paraId="09D76593" w14:textId="0CC43713" w:rsidR="00990759" w:rsidRPr="009F32EE" w:rsidRDefault="002560FA" w:rsidP="00990759">
    <w:pPr>
      <w:pStyle w:val="Encabezado"/>
      <w:jc w:val="right"/>
      <w:rPr>
        <w:rFonts w:ascii="Arial TM" w:hAnsi="Arial TM" w:cs="Arial"/>
        <w:b/>
        <w:i/>
        <w:sz w:val="18"/>
        <w:szCs w:val="18"/>
      </w:rPr>
    </w:pPr>
    <w:r>
      <w:rPr>
        <w:rFonts w:ascii="Arial TM" w:hAnsi="Arial TM" w:cs="Arial"/>
        <w:b/>
        <w:i/>
      </w:rPr>
      <w:t>Recibido a Satisfacci</w:t>
    </w:r>
    <w:r w:rsidR="00570CEB">
      <w:rPr>
        <w:rFonts w:ascii="Arial TM" w:hAnsi="Arial TM" w:cs="Arial"/>
        <w:b/>
        <w:i/>
      </w:rPr>
      <w:t xml:space="preserve">ón </w:t>
    </w:r>
    <w:r w:rsidR="00307A0E">
      <w:rPr>
        <w:rFonts w:ascii="Arial TM" w:hAnsi="Arial TM" w:cs="Arial"/>
        <w:b/>
        <w:i/>
      </w:rPr>
      <w:t>de Producto</w:t>
    </w:r>
    <w:r w:rsidR="00B41C5A">
      <w:rPr>
        <w:rFonts w:ascii="Arial TM" w:hAnsi="Arial TM" w:cs="Arial"/>
        <w:b/>
        <w:i/>
      </w:rPr>
      <w:t xml:space="preserve"> y/o </w:t>
    </w:r>
    <w:r w:rsidR="00E328D3">
      <w:rPr>
        <w:rFonts w:ascii="Arial TM" w:hAnsi="Arial TM" w:cs="Arial"/>
        <w:b/>
        <w:i/>
      </w:rPr>
      <w:t xml:space="preserve">Servicio </w:t>
    </w:r>
    <w:r w:rsidR="00EE50FC">
      <w:rPr>
        <w:rFonts w:ascii="Arial TM" w:hAnsi="Arial TM" w:cs="Arial"/>
        <w:b/>
        <w:i/>
      </w:rPr>
      <w:t xml:space="preserve">y Solicitud </w:t>
    </w:r>
    <w:r w:rsidR="00B9119A">
      <w:rPr>
        <w:rFonts w:ascii="Arial TM" w:hAnsi="Arial TM" w:cs="Arial"/>
        <w:b/>
        <w:i/>
      </w:rPr>
      <w:t>de Pago</w:t>
    </w:r>
  </w:p>
  <w:p w14:paraId="476A0FC8" w14:textId="77777777" w:rsidR="006E066D" w:rsidRDefault="006E066D" w:rsidP="00A332A2">
    <w:pPr>
      <w:pStyle w:val="Encabezado"/>
      <w:tabs>
        <w:tab w:val="left" w:pos="142"/>
        <w:tab w:val="left" w:pos="567"/>
      </w:tabs>
      <w:ind w:left="-284" w:firstLine="284"/>
      <w:rPr>
        <w:b/>
        <w:i/>
        <w:sz w:val="18"/>
      </w:rPr>
    </w:pPr>
  </w:p>
  <w:p w14:paraId="09E59C41" w14:textId="77777777" w:rsidR="00690839" w:rsidRPr="00A332A2" w:rsidRDefault="00690839" w:rsidP="0088086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574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43"/>
      <w:gridCol w:w="5962"/>
      <w:gridCol w:w="2070"/>
    </w:tblGrid>
    <w:tr w:rsidR="005E0ABD" w14:paraId="09E59C56" w14:textId="77777777" w:rsidTr="00345128">
      <w:trPr>
        <w:cantSplit/>
        <w:trHeight w:val="556"/>
        <w:jc w:val="center"/>
      </w:trPr>
      <w:tc>
        <w:tcPr>
          <w:tcW w:w="1166" w:type="pct"/>
          <w:vMerge w:val="restart"/>
          <w:tcBorders>
            <w:bottom w:val="single" w:sz="4" w:space="0" w:color="auto"/>
          </w:tcBorders>
        </w:tcPr>
        <w:p w14:paraId="09E59C4E" w14:textId="77777777" w:rsidR="005E0ABD" w:rsidRDefault="005E0ABD" w:rsidP="00345128">
          <w:pPr>
            <w:rPr>
              <w:rFonts w:cs="Arial"/>
              <w:i/>
              <w:iCs/>
            </w:rPr>
          </w:pPr>
        </w:p>
        <w:p w14:paraId="09E59C4F" w14:textId="77777777" w:rsidR="005E0ABD" w:rsidRDefault="005E0ABD" w:rsidP="00345128">
          <w:pPr>
            <w:rPr>
              <w:rFonts w:cs="Arial"/>
              <w:i/>
              <w:iCs/>
            </w:rPr>
          </w:pPr>
        </w:p>
        <w:p w14:paraId="09E59C50" w14:textId="77777777" w:rsidR="005E0ABD" w:rsidRDefault="005E0ABD" w:rsidP="00345128">
          <w:pPr>
            <w:rPr>
              <w:rFonts w:cs="Arial"/>
              <w:i/>
              <w:iCs/>
            </w:rPr>
          </w:pPr>
          <w:r>
            <w:rPr>
              <w:rFonts w:cs="Arial"/>
              <w:i/>
              <w:iCs/>
              <w:noProof/>
              <w:lang w:eastAsia="es-CO"/>
            </w:rPr>
            <w:drawing>
              <wp:anchor distT="0" distB="0" distL="114300" distR="114300" simplePos="0" relativeHeight="251660800" behindDoc="1" locked="0" layoutInCell="1" allowOverlap="1" wp14:anchorId="09E59C69" wp14:editId="09E59C6A">
                <wp:simplePos x="0" y="0"/>
                <wp:positionH relativeFrom="column">
                  <wp:posOffset>3175</wp:posOffset>
                </wp:positionH>
                <wp:positionV relativeFrom="paragraph">
                  <wp:posOffset>51435</wp:posOffset>
                </wp:positionV>
                <wp:extent cx="1463040" cy="671830"/>
                <wp:effectExtent l="0" t="0" r="3810" b="0"/>
                <wp:wrapNone/>
                <wp:docPr id="752687480" name="Imagen 752687480" descr="logoc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c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3040" cy="6718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846" w:type="pct"/>
          <w:vMerge w:val="restart"/>
        </w:tcPr>
        <w:p w14:paraId="09E59C51" w14:textId="77777777" w:rsidR="005E0ABD" w:rsidRPr="004A5C5D" w:rsidRDefault="005E0ABD" w:rsidP="00345128">
          <w:pPr>
            <w:rPr>
              <w:rFonts w:cs="Arial"/>
              <w:b/>
              <w:iCs/>
            </w:rPr>
          </w:pPr>
          <w:r w:rsidRPr="004A5C5D">
            <w:rPr>
              <w:rFonts w:cs="Arial"/>
              <w:b/>
              <w:iCs/>
            </w:rPr>
            <w:t>Nombre del Proceso</w:t>
          </w:r>
        </w:p>
        <w:p w14:paraId="09E59C52" w14:textId="77777777" w:rsidR="005E0ABD" w:rsidRPr="004A5C5D" w:rsidRDefault="005E0ABD" w:rsidP="00345128">
          <w:pPr>
            <w:rPr>
              <w:rFonts w:cs="Arial"/>
              <w:iCs/>
            </w:rPr>
          </w:pPr>
        </w:p>
        <w:p w14:paraId="09E59C53" w14:textId="77777777" w:rsidR="005E0ABD" w:rsidRPr="004A5C5D" w:rsidRDefault="005E0ABD" w:rsidP="00345128">
          <w:pPr>
            <w:pStyle w:val="Ttulo5"/>
            <w:ind w:left="0"/>
            <w:rPr>
              <w:rFonts w:ascii="Arial" w:hAnsi="Arial" w:cs="Arial"/>
              <w:b/>
              <w:bCs/>
              <w:sz w:val="32"/>
            </w:rPr>
          </w:pPr>
          <w:r>
            <w:rPr>
              <w:rFonts w:ascii="Arial" w:hAnsi="Arial" w:cs="Arial"/>
              <w:b/>
              <w:bCs/>
              <w:sz w:val="32"/>
            </w:rPr>
            <w:t xml:space="preserve">GESTIÓN </w:t>
          </w:r>
          <w:r w:rsidRPr="004A5C5D">
            <w:rPr>
              <w:rFonts w:ascii="Arial" w:hAnsi="Arial" w:cs="Arial"/>
              <w:b/>
              <w:bCs/>
              <w:sz w:val="32"/>
            </w:rPr>
            <w:t>DE BIENES Y SERVICIOS</w:t>
          </w:r>
        </w:p>
        <w:p w14:paraId="09E59C54" w14:textId="77777777" w:rsidR="005E0ABD" w:rsidRPr="004A5C5D" w:rsidRDefault="005E0ABD" w:rsidP="00345128"/>
      </w:tc>
      <w:tc>
        <w:tcPr>
          <w:tcW w:w="988" w:type="pct"/>
          <w:tcBorders>
            <w:bottom w:val="single" w:sz="4" w:space="0" w:color="auto"/>
          </w:tcBorders>
          <w:vAlign w:val="center"/>
        </w:tcPr>
        <w:p w14:paraId="09E59C55" w14:textId="77777777" w:rsidR="005E0ABD" w:rsidRPr="004A5C5D" w:rsidRDefault="005E0ABD" w:rsidP="00345128">
          <w:pPr>
            <w:rPr>
              <w:rFonts w:cs="Arial"/>
              <w:iCs/>
              <w:sz w:val="18"/>
              <w:szCs w:val="18"/>
            </w:rPr>
          </w:pPr>
          <w:r w:rsidRPr="004A5C5D">
            <w:rPr>
              <w:rFonts w:cs="Arial"/>
              <w:b/>
              <w:iCs/>
              <w:sz w:val="18"/>
              <w:szCs w:val="18"/>
            </w:rPr>
            <w:t xml:space="preserve">Código: </w:t>
          </w:r>
          <w:r w:rsidRPr="004A5C5D">
            <w:rPr>
              <w:rFonts w:cs="Arial"/>
              <w:iCs/>
              <w:sz w:val="18"/>
              <w:szCs w:val="18"/>
            </w:rPr>
            <w:t>BS-FT-001</w:t>
          </w:r>
          <w:r w:rsidRPr="004A5C5D">
            <w:rPr>
              <w:b/>
              <w:bCs/>
              <w:sz w:val="18"/>
              <w:szCs w:val="18"/>
              <w:lang w:val="pt-BR"/>
            </w:rPr>
            <w:t xml:space="preserve">         </w:t>
          </w:r>
        </w:p>
      </w:tc>
    </w:tr>
    <w:tr w:rsidR="005E0ABD" w14:paraId="09E59C5A" w14:textId="77777777" w:rsidTr="00345128">
      <w:trPr>
        <w:cantSplit/>
        <w:trHeight w:val="458"/>
        <w:jc w:val="center"/>
      </w:trPr>
      <w:tc>
        <w:tcPr>
          <w:tcW w:w="1166" w:type="pct"/>
          <w:vMerge/>
          <w:tcBorders>
            <w:bottom w:val="single" w:sz="4" w:space="0" w:color="auto"/>
          </w:tcBorders>
        </w:tcPr>
        <w:p w14:paraId="09E59C57" w14:textId="77777777" w:rsidR="005E0ABD" w:rsidRDefault="005E0ABD" w:rsidP="00345128">
          <w:pPr>
            <w:rPr>
              <w:rFonts w:cs="Arial"/>
              <w:i/>
              <w:iCs/>
            </w:rPr>
          </w:pPr>
        </w:p>
      </w:tc>
      <w:tc>
        <w:tcPr>
          <w:tcW w:w="2846" w:type="pct"/>
          <w:vMerge/>
          <w:tcBorders>
            <w:bottom w:val="single" w:sz="4" w:space="0" w:color="auto"/>
          </w:tcBorders>
        </w:tcPr>
        <w:p w14:paraId="09E59C58" w14:textId="77777777" w:rsidR="005E0ABD" w:rsidRPr="004A5C5D" w:rsidRDefault="005E0ABD" w:rsidP="00345128">
          <w:pPr>
            <w:rPr>
              <w:rFonts w:cs="Arial"/>
              <w:iCs/>
              <w:sz w:val="16"/>
              <w:szCs w:val="16"/>
            </w:rPr>
          </w:pPr>
        </w:p>
      </w:tc>
      <w:tc>
        <w:tcPr>
          <w:tcW w:w="988" w:type="pct"/>
          <w:tcBorders>
            <w:bottom w:val="single" w:sz="4" w:space="0" w:color="auto"/>
          </w:tcBorders>
          <w:vAlign w:val="center"/>
        </w:tcPr>
        <w:p w14:paraId="09E59C59" w14:textId="77777777" w:rsidR="005E0ABD" w:rsidRPr="004A5C5D" w:rsidRDefault="005E0ABD" w:rsidP="00345128">
          <w:pPr>
            <w:rPr>
              <w:rFonts w:cs="Arial"/>
              <w:iCs/>
              <w:sz w:val="18"/>
              <w:szCs w:val="18"/>
            </w:rPr>
          </w:pPr>
          <w:r w:rsidRPr="004A5C5D">
            <w:rPr>
              <w:rFonts w:cs="Arial"/>
              <w:b/>
              <w:iCs/>
              <w:sz w:val="18"/>
              <w:szCs w:val="18"/>
            </w:rPr>
            <w:t>Versión:</w:t>
          </w:r>
          <w:r w:rsidR="00104A7A">
            <w:rPr>
              <w:rFonts w:cs="Arial"/>
              <w:iCs/>
              <w:sz w:val="18"/>
              <w:szCs w:val="18"/>
            </w:rPr>
            <w:t xml:space="preserve"> 5</w:t>
          </w:r>
        </w:p>
      </w:tc>
    </w:tr>
    <w:tr w:rsidR="005E0ABD" w:rsidRPr="00094F39" w14:paraId="09E59C61" w14:textId="77777777" w:rsidTr="00345128">
      <w:trPr>
        <w:cantSplit/>
        <w:trHeight w:val="569"/>
        <w:jc w:val="center"/>
      </w:trPr>
      <w:tc>
        <w:tcPr>
          <w:tcW w:w="1166" w:type="pct"/>
          <w:vMerge/>
        </w:tcPr>
        <w:p w14:paraId="09E59C5B" w14:textId="77777777" w:rsidR="005E0ABD" w:rsidRDefault="005E0ABD" w:rsidP="00345128">
          <w:pPr>
            <w:rPr>
              <w:rFonts w:cs="Arial"/>
              <w:i/>
              <w:iCs/>
            </w:rPr>
          </w:pPr>
        </w:p>
      </w:tc>
      <w:tc>
        <w:tcPr>
          <w:tcW w:w="2846" w:type="pct"/>
          <w:vMerge w:val="restart"/>
        </w:tcPr>
        <w:p w14:paraId="09E59C5C" w14:textId="77777777" w:rsidR="005E0ABD" w:rsidRPr="004A5C5D" w:rsidRDefault="005E0ABD" w:rsidP="00345128">
          <w:pPr>
            <w:rPr>
              <w:rFonts w:cs="Arial"/>
              <w:b/>
              <w:iCs/>
            </w:rPr>
          </w:pPr>
          <w:r w:rsidRPr="004A5C5D">
            <w:rPr>
              <w:rFonts w:cs="Arial"/>
              <w:b/>
              <w:iCs/>
            </w:rPr>
            <w:t>Nombre del Formato</w:t>
          </w:r>
        </w:p>
        <w:p w14:paraId="09E59C5D" w14:textId="77777777" w:rsidR="005E0ABD" w:rsidRPr="004A5C5D" w:rsidRDefault="005E0ABD" w:rsidP="00345128">
          <w:pPr>
            <w:jc w:val="center"/>
            <w:rPr>
              <w:rFonts w:cs="Arial"/>
              <w:b/>
              <w:bCs/>
              <w:iCs/>
            </w:rPr>
          </w:pPr>
        </w:p>
        <w:p w14:paraId="09E59C5E" w14:textId="77777777" w:rsidR="005E0ABD" w:rsidRPr="004A5C5D" w:rsidRDefault="005E0ABD" w:rsidP="00345128">
          <w:pPr>
            <w:pStyle w:val="Ttulo5"/>
            <w:ind w:left="0"/>
            <w:jc w:val="center"/>
            <w:rPr>
              <w:rFonts w:ascii="Arial" w:hAnsi="Arial" w:cs="Arial"/>
              <w:bCs/>
            </w:rPr>
          </w:pPr>
          <w:r w:rsidRPr="004A5C5D">
            <w:rPr>
              <w:rFonts w:ascii="Arial" w:hAnsi="Arial" w:cs="Arial"/>
              <w:sz w:val="28"/>
            </w:rPr>
            <w:t xml:space="preserve">DETECCIÓN DE NECESIDADES Y SOLICITUD DE CERTIFICADO DE DISPONIBILIDAD PRESUPUESTAL </w:t>
          </w:r>
        </w:p>
      </w:tc>
      <w:tc>
        <w:tcPr>
          <w:tcW w:w="988" w:type="pct"/>
          <w:vAlign w:val="center"/>
        </w:tcPr>
        <w:p w14:paraId="09E59C5F" w14:textId="77777777" w:rsidR="005E0ABD" w:rsidRDefault="005E0ABD" w:rsidP="00345128">
          <w:pPr>
            <w:rPr>
              <w:rFonts w:cs="Arial"/>
              <w:b/>
              <w:iCs/>
              <w:sz w:val="18"/>
              <w:szCs w:val="18"/>
            </w:rPr>
          </w:pPr>
          <w:r w:rsidRPr="004A5C5D">
            <w:rPr>
              <w:rFonts w:cs="Arial"/>
              <w:b/>
              <w:iCs/>
              <w:sz w:val="18"/>
              <w:szCs w:val="18"/>
            </w:rPr>
            <w:t xml:space="preserve">Fecha última revisión: </w:t>
          </w:r>
        </w:p>
        <w:p w14:paraId="09E59C60" w14:textId="77777777" w:rsidR="005E0ABD" w:rsidRPr="004A5C5D" w:rsidRDefault="00104A7A" w:rsidP="00345128">
          <w:pPr>
            <w:rPr>
              <w:rFonts w:cs="Arial"/>
              <w:b/>
              <w:iCs/>
              <w:sz w:val="18"/>
              <w:szCs w:val="18"/>
            </w:rPr>
          </w:pPr>
          <w:r>
            <w:rPr>
              <w:rFonts w:cs="Arial"/>
              <w:b/>
              <w:iCs/>
              <w:sz w:val="18"/>
              <w:szCs w:val="18"/>
            </w:rPr>
            <w:t>30/07/2014</w:t>
          </w:r>
        </w:p>
      </w:tc>
    </w:tr>
    <w:tr w:rsidR="005E0ABD" w14:paraId="09E59C65" w14:textId="77777777" w:rsidTr="00345128">
      <w:trPr>
        <w:cantSplit/>
        <w:trHeight w:val="569"/>
        <w:jc w:val="center"/>
      </w:trPr>
      <w:tc>
        <w:tcPr>
          <w:tcW w:w="1166" w:type="pct"/>
          <w:vMerge/>
        </w:tcPr>
        <w:p w14:paraId="09E59C62" w14:textId="77777777" w:rsidR="005E0ABD" w:rsidRPr="00094F39" w:rsidRDefault="005E0ABD" w:rsidP="00345128">
          <w:pPr>
            <w:rPr>
              <w:rFonts w:cs="Arial"/>
              <w:i/>
              <w:iCs/>
            </w:rPr>
          </w:pPr>
        </w:p>
      </w:tc>
      <w:tc>
        <w:tcPr>
          <w:tcW w:w="2846" w:type="pct"/>
          <w:vMerge/>
        </w:tcPr>
        <w:p w14:paraId="09E59C63" w14:textId="77777777" w:rsidR="005E0ABD" w:rsidRPr="004A5C5D" w:rsidRDefault="005E0ABD" w:rsidP="00345128">
          <w:pPr>
            <w:jc w:val="center"/>
            <w:rPr>
              <w:rFonts w:cs="Arial"/>
              <w:b/>
              <w:bCs/>
              <w:iCs/>
            </w:rPr>
          </w:pPr>
        </w:p>
      </w:tc>
      <w:tc>
        <w:tcPr>
          <w:tcW w:w="988" w:type="pct"/>
          <w:tcBorders>
            <w:bottom w:val="single" w:sz="2" w:space="0" w:color="auto"/>
          </w:tcBorders>
          <w:vAlign w:val="center"/>
        </w:tcPr>
        <w:p w14:paraId="09E59C64" w14:textId="77777777" w:rsidR="001E1B3D" w:rsidRPr="001E1B3D" w:rsidRDefault="005E0ABD" w:rsidP="001E1B3D">
          <w:pPr>
            <w:rPr>
              <w:rFonts w:cs="Arial"/>
              <w:iCs/>
              <w:sz w:val="18"/>
              <w:szCs w:val="18"/>
            </w:rPr>
          </w:pPr>
          <w:r w:rsidRPr="004A5C5D">
            <w:rPr>
              <w:rFonts w:cs="Arial"/>
              <w:b/>
              <w:iCs/>
              <w:sz w:val="18"/>
              <w:szCs w:val="18"/>
            </w:rPr>
            <w:t xml:space="preserve">Páginas: </w:t>
          </w:r>
          <w:r w:rsidR="001E1B3D">
            <w:rPr>
              <w:rFonts w:cs="Arial"/>
              <w:b/>
              <w:iCs/>
              <w:sz w:val="18"/>
              <w:szCs w:val="18"/>
            </w:rPr>
            <w:fldChar w:fldCharType="begin"/>
          </w:r>
          <w:r w:rsidR="001E1B3D">
            <w:rPr>
              <w:rFonts w:cs="Arial"/>
              <w:b/>
              <w:iCs/>
              <w:sz w:val="18"/>
              <w:szCs w:val="18"/>
            </w:rPr>
            <w:instrText xml:space="preserve"> PAGE  \* Arabic  \* MERGEFORMAT </w:instrText>
          </w:r>
          <w:r w:rsidR="001E1B3D">
            <w:rPr>
              <w:rFonts w:cs="Arial"/>
              <w:b/>
              <w:iCs/>
              <w:sz w:val="18"/>
              <w:szCs w:val="18"/>
            </w:rPr>
            <w:fldChar w:fldCharType="separate"/>
          </w:r>
          <w:r w:rsidR="00994D67">
            <w:rPr>
              <w:rFonts w:cs="Arial"/>
              <w:b/>
              <w:iCs/>
              <w:noProof/>
              <w:sz w:val="18"/>
              <w:szCs w:val="18"/>
            </w:rPr>
            <w:t>1</w:t>
          </w:r>
          <w:r w:rsidR="001E1B3D">
            <w:rPr>
              <w:rFonts w:cs="Arial"/>
              <w:b/>
              <w:iCs/>
              <w:sz w:val="18"/>
              <w:szCs w:val="18"/>
            </w:rPr>
            <w:fldChar w:fldCharType="end"/>
          </w:r>
          <w:r w:rsidR="001E1B3D">
            <w:rPr>
              <w:rFonts w:cs="Arial"/>
              <w:b/>
              <w:iCs/>
              <w:sz w:val="18"/>
              <w:szCs w:val="18"/>
            </w:rPr>
            <w:t xml:space="preserve"> </w:t>
          </w:r>
          <w:r w:rsidRPr="004A5C5D">
            <w:rPr>
              <w:rFonts w:cs="Arial"/>
              <w:iCs/>
              <w:sz w:val="18"/>
              <w:szCs w:val="18"/>
            </w:rPr>
            <w:t>de</w:t>
          </w:r>
          <w:r w:rsidR="001E1B3D">
            <w:rPr>
              <w:rFonts w:cs="Arial"/>
              <w:iCs/>
              <w:sz w:val="18"/>
              <w:szCs w:val="18"/>
            </w:rPr>
            <w:t xml:space="preserve"> </w:t>
          </w:r>
          <w:r w:rsidR="001E1B3D">
            <w:rPr>
              <w:rFonts w:cs="Arial"/>
              <w:iCs/>
              <w:sz w:val="18"/>
              <w:szCs w:val="18"/>
            </w:rPr>
            <w:fldChar w:fldCharType="begin"/>
          </w:r>
          <w:r w:rsidR="001E1B3D">
            <w:rPr>
              <w:rFonts w:cs="Arial"/>
              <w:iCs/>
              <w:sz w:val="18"/>
              <w:szCs w:val="18"/>
            </w:rPr>
            <w:instrText xml:space="preserve"> NUMPAGES  \* Arabic  \* MERGEFORMAT </w:instrText>
          </w:r>
          <w:r w:rsidR="001E1B3D">
            <w:rPr>
              <w:rFonts w:cs="Arial"/>
              <w:iCs/>
              <w:sz w:val="18"/>
              <w:szCs w:val="18"/>
            </w:rPr>
            <w:fldChar w:fldCharType="separate"/>
          </w:r>
          <w:r w:rsidR="009F708F">
            <w:rPr>
              <w:rFonts w:cs="Arial"/>
              <w:iCs/>
              <w:noProof/>
              <w:sz w:val="18"/>
              <w:szCs w:val="18"/>
            </w:rPr>
            <w:t>3</w:t>
          </w:r>
          <w:r w:rsidR="001E1B3D">
            <w:rPr>
              <w:rFonts w:cs="Arial"/>
              <w:iCs/>
              <w:sz w:val="18"/>
              <w:szCs w:val="18"/>
            </w:rPr>
            <w:fldChar w:fldCharType="end"/>
          </w:r>
        </w:p>
      </w:tc>
    </w:tr>
  </w:tbl>
  <w:p w14:paraId="09E59C66" w14:textId="77777777" w:rsidR="00690839" w:rsidRDefault="0069083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F3012F0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7E0BB9E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100870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A6CCF6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0EECB80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5AFDF8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52FC7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EE94B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8A6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6CF4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BD261D"/>
    <w:multiLevelType w:val="hybridMultilevel"/>
    <w:tmpl w:val="2E7CB28A"/>
    <w:lvl w:ilvl="0" w:tplc="8324713A">
      <w:numFmt w:val="bullet"/>
      <w:lvlText w:val=""/>
      <w:lvlJc w:val="left"/>
      <w:pPr>
        <w:ind w:left="612" w:hanging="360"/>
      </w:pPr>
      <w:rPr>
        <w:rFonts w:ascii="Symbol" w:eastAsia="Times New Roman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1" w15:restartNumberingAfterBreak="0">
    <w:nsid w:val="090D5E8B"/>
    <w:multiLevelType w:val="multilevel"/>
    <w:tmpl w:val="17DEEC80"/>
    <w:lvl w:ilvl="0">
      <w:start w:val="1"/>
      <w:numFmt w:val="lowerRoman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Roman"/>
      <w:lvlText w:val="%2."/>
      <w:lvlJc w:val="right"/>
      <w:pPr>
        <w:ind w:left="1428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8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8" w:hanging="360"/>
      </w:pPr>
      <w:rPr>
        <w:rFonts w:hint="default"/>
      </w:rPr>
    </w:lvl>
  </w:abstractNum>
  <w:abstractNum w:abstractNumId="12" w15:restartNumberingAfterBreak="0">
    <w:nsid w:val="0DA92FF3"/>
    <w:multiLevelType w:val="multilevel"/>
    <w:tmpl w:val="8EACC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FA324D"/>
    <w:multiLevelType w:val="hybridMultilevel"/>
    <w:tmpl w:val="BEF07B98"/>
    <w:lvl w:ilvl="0" w:tplc="B93A6C18">
      <w:start w:val="1"/>
      <w:numFmt w:val="bullet"/>
      <w:lvlText w:val=""/>
      <w:lvlJc w:val="left"/>
      <w:pPr>
        <w:ind w:left="366" w:hanging="360"/>
      </w:pPr>
      <w:rPr>
        <w:rFonts w:ascii="Symbol" w:hAnsi="Symbol" w:cs="Symbol" w:hint="default"/>
        <w:sz w:val="12"/>
      </w:rPr>
    </w:lvl>
    <w:lvl w:ilvl="1" w:tplc="0C0A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cs="Wingdings" w:hint="default"/>
      </w:rPr>
    </w:lvl>
    <w:lvl w:ilvl="3" w:tplc="0C0A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cs="Symbol" w:hint="default"/>
      </w:rPr>
    </w:lvl>
    <w:lvl w:ilvl="4" w:tplc="0C0A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cs="Wingdings" w:hint="default"/>
      </w:rPr>
    </w:lvl>
    <w:lvl w:ilvl="6" w:tplc="0C0A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cs="Symbol" w:hint="default"/>
      </w:rPr>
    </w:lvl>
    <w:lvl w:ilvl="7" w:tplc="0C0A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0201A0C"/>
    <w:multiLevelType w:val="hybridMultilevel"/>
    <w:tmpl w:val="E4C6462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C3E9E"/>
    <w:multiLevelType w:val="singleLevel"/>
    <w:tmpl w:val="37E252A4"/>
    <w:lvl w:ilvl="0">
      <w:start w:val="1"/>
      <w:numFmt w:val="bullet"/>
      <w:pStyle w:val="Listaconvieta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2E873AA9"/>
    <w:multiLevelType w:val="hybridMultilevel"/>
    <w:tmpl w:val="A0E60D1E"/>
    <w:lvl w:ilvl="0" w:tplc="961E78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6B1CCC"/>
    <w:multiLevelType w:val="hybridMultilevel"/>
    <w:tmpl w:val="46B6127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A1483"/>
    <w:multiLevelType w:val="hybridMultilevel"/>
    <w:tmpl w:val="43CC42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1E0C2F"/>
    <w:multiLevelType w:val="hybridMultilevel"/>
    <w:tmpl w:val="4170B524"/>
    <w:lvl w:ilvl="0" w:tplc="240A000F">
      <w:start w:val="1"/>
      <w:numFmt w:val="decimal"/>
      <w:lvlText w:val="%1."/>
      <w:lvlJc w:val="left"/>
      <w:pPr>
        <w:ind w:left="643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D975BD"/>
    <w:multiLevelType w:val="hybridMultilevel"/>
    <w:tmpl w:val="99944B9E"/>
    <w:lvl w:ilvl="0" w:tplc="0C0A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53121EBC"/>
    <w:multiLevelType w:val="hybridMultilevel"/>
    <w:tmpl w:val="9DFC789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D8504F"/>
    <w:multiLevelType w:val="hybridMultilevel"/>
    <w:tmpl w:val="0C0A4AF6"/>
    <w:lvl w:ilvl="0" w:tplc="39F6F13A">
      <w:start w:val="3"/>
      <w:numFmt w:val="decimal"/>
      <w:lvlText w:val="%1."/>
      <w:lvlJc w:val="left"/>
      <w:pPr>
        <w:ind w:left="720" w:hanging="360"/>
      </w:pPr>
      <w:rPr>
        <w:rFonts w:hint="default"/>
        <w:lang w:val="es-MX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77C34"/>
    <w:multiLevelType w:val="hybridMultilevel"/>
    <w:tmpl w:val="7AAA541C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428F7"/>
    <w:multiLevelType w:val="hybridMultilevel"/>
    <w:tmpl w:val="0F964E4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6230FF8"/>
    <w:multiLevelType w:val="singleLevel"/>
    <w:tmpl w:val="CA8A963A"/>
    <w:lvl w:ilvl="0">
      <w:start w:val="1"/>
      <w:numFmt w:val="decimal"/>
      <w:pStyle w:val="Listaconnmeros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6A5E6AB5"/>
    <w:multiLevelType w:val="hybridMultilevel"/>
    <w:tmpl w:val="EBFCEA2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D3314CF"/>
    <w:multiLevelType w:val="hybridMultilevel"/>
    <w:tmpl w:val="6792C350"/>
    <w:lvl w:ilvl="0" w:tplc="FC2A732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Helvetica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8D18BB"/>
    <w:multiLevelType w:val="hybridMultilevel"/>
    <w:tmpl w:val="D65E4C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FB29C0"/>
    <w:multiLevelType w:val="hybridMultilevel"/>
    <w:tmpl w:val="67688F7E"/>
    <w:lvl w:ilvl="0" w:tplc="8A764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6E21C2"/>
    <w:multiLevelType w:val="hybridMultilevel"/>
    <w:tmpl w:val="0C0A4AF6"/>
    <w:lvl w:ilvl="0" w:tplc="39F6F13A">
      <w:start w:val="3"/>
      <w:numFmt w:val="decimal"/>
      <w:lvlText w:val="%1."/>
      <w:lvlJc w:val="left"/>
      <w:pPr>
        <w:ind w:left="720" w:hanging="360"/>
      </w:pPr>
      <w:rPr>
        <w:rFonts w:hint="default"/>
        <w:lang w:val="es-MX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546530">
    <w:abstractNumId w:val="9"/>
  </w:num>
  <w:num w:numId="2" w16cid:durableId="1605502725">
    <w:abstractNumId w:val="8"/>
  </w:num>
  <w:num w:numId="3" w16cid:durableId="1798985019">
    <w:abstractNumId w:val="15"/>
  </w:num>
  <w:num w:numId="4" w16cid:durableId="290089918">
    <w:abstractNumId w:val="25"/>
  </w:num>
  <w:num w:numId="5" w16cid:durableId="447895703">
    <w:abstractNumId w:val="3"/>
  </w:num>
  <w:num w:numId="6" w16cid:durableId="1066219135">
    <w:abstractNumId w:val="2"/>
  </w:num>
  <w:num w:numId="7" w16cid:durableId="371224397">
    <w:abstractNumId w:val="1"/>
  </w:num>
  <w:num w:numId="8" w16cid:durableId="2031367966">
    <w:abstractNumId w:val="0"/>
  </w:num>
  <w:num w:numId="9" w16cid:durableId="993336467">
    <w:abstractNumId w:val="7"/>
  </w:num>
  <w:num w:numId="10" w16cid:durableId="1777093333">
    <w:abstractNumId w:val="6"/>
  </w:num>
  <w:num w:numId="11" w16cid:durableId="734473330">
    <w:abstractNumId w:val="5"/>
  </w:num>
  <w:num w:numId="12" w16cid:durableId="1968244542">
    <w:abstractNumId w:val="4"/>
  </w:num>
  <w:num w:numId="13" w16cid:durableId="2098864161">
    <w:abstractNumId w:val="18"/>
  </w:num>
  <w:num w:numId="14" w16cid:durableId="154536609">
    <w:abstractNumId w:val="28"/>
  </w:num>
  <w:num w:numId="15" w16cid:durableId="559248929">
    <w:abstractNumId w:val="11"/>
  </w:num>
  <w:num w:numId="16" w16cid:durableId="1195312742">
    <w:abstractNumId w:val="19"/>
  </w:num>
  <w:num w:numId="17" w16cid:durableId="265120437">
    <w:abstractNumId w:val="30"/>
  </w:num>
  <w:num w:numId="18" w16cid:durableId="1145319697">
    <w:abstractNumId w:val="20"/>
  </w:num>
  <w:num w:numId="19" w16cid:durableId="1053191081">
    <w:abstractNumId w:val="26"/>
  </w:num>
  <w:num w:numId="20" w16cid:durableId="60445130">
    <w:abstractNumId w:val="22"/>
  </w:num>
  <w:num w:numId="21" w16cid:durableId="1184976861">
    <w:abstractNumId w:val="16"/>
  </w:num>
  <w:num w:numId="22" w16cid:durableId="712853131">
    <w:abstractNumId w:val="24"/>
  </w:num>
  <w:num w:numId="23" w16cid:durableId="373191110">
    <w:abstractNumId w:val="21"/>
  </w:num>
  <w:num w:numId="24" w16cid:durableId="1737898741">
    <w:abstractNumId w:val="13"/>
  </w:num>
  <w:num w:numId="25" w16cid:durableId="1190992368">
    <w:abstractNumId w:val="10"/>
  </w:num>
  <w:num w:numId="26" w16cid:durableId="1859662434">
    <w:abstractNumId w:val="17"/>
  </w:num>
  <w:num w:numId="27" w16cid:durableId="198246515">
    <w:abstractNumId w:val="23"/>
  </w:num>
  <w:num w:numId="28" w16cid:durableId="1790007315">
    <w:abstractNumId w:val="14"/>
  </w:num>
  <w:num w:numId="29" w16cid:durableId="756094813">
    <w:abstractNumId w:val="27"/>
  </w:num>
  <w:num w:numId="30" w16cid:durableId="936525062">
    <w:abstractNumId w:val="29"/>
  </w:num>
  <w:num w:numId="31" w16cid:durableId="52567979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" w:vendorID="9" w:dllVersion="512" w:checkStyle="1"/>
  <w:activeWritingStyle w:appName="MSWord" w:lang="es-ES_tradnl" w:vendorID="9" w:dllVersion="512" w:checkStyle="1"/>
  <w:proofState w:spelling="clean" w:grammar="clean"/>
  <w:attachedTemplate r:id="rId1"/>
  <w:defaultTabStop w:val="708"/>
  <w:hyphenationZone w:val="425"/>
  <w:drawingGridHorizontalSpacing w:val="195"/>
  <w:drawingGridVerticalSpacing w:val="136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B54"/>
    <w:rsid w:val="00001105"/>
    <w:rsid w:val="0000232E"/>
    <w:rsid w:val="0000300B"/>
    <w:rsid w:val="0000540A"/>
    <w:rsid w:val="00006B3A"/>
    <w:rsid w:val="00010947"/>
    <w:rsid w:val="00013CF9"/>
    <w:rsid w:val="00014A10"/>
    <w:rsid w:val="000150E2"/>
    <w:rsid w:val="00015B65"/>
    <w:rsid w:val="000200E8"/>
    <w:rsid w:val="00021D32"/>
    <w:rsid w:val="0002527F"/>
    <w:rsid w:val="0002553E"/>
    <w:rsid w:val="000442D4"/>
    <w:rsid w:val="000460F4"/>
    <w:rsid w:val="000466B6"/>
    <w:rsid w:val="00047DB9"/>
    <w:rsid w:val="0005042E"/>
    <w:rsid w:val="00052BE0"/>
    <w:rsid w:val="000538B2"/>
    <w:rsid w:val="00053E95"/>
    <w:rsid w:val="00053E97"/>
    <w:rsid w:val="00063B53"/>
    <w:rsid w:val="00070603"/>
    <w:rsid w:val="00070C01"/>
    <w:rsid w:val="00071694"/>
    <w:rsid w:val="00072666"/>
    <w:rsid w:val="00073450"/>
    <w:rsid w:val="000747A1"/>
    <w:rsid w:val="00080590"/>
    <w:rsid w:val="000817DF"/>
    <w:rsid w:val="00082643"/>
    <w:rsid w:val="00087889"/>
    <w:rsid w:val="0009019C"/>
    <w:rsid w:val="0009326E"/>
    <w:rsid w:val="000958ED"/>
    <w:rsid w:val="00095931"/>
    <w:rsid w:val="00095CD6"/>
    <w:rsid w:val="000A0CA8"/>
    <w:rsid w:val="000A1971"/>
    <w:rsid w:val="000A1EFE"/>
    <w:rsid w:val="000A3580"/>
    <w:rsid w:val="000A76A5"/>
    <w:rsid w:val="000B3FB6"/>
    <w:rsid w:val="000B5761"/>
    <w:rsid w:val="000B5787"/>
    <w:rsid w:val="000B6B4C"/>
    <w:rsid w:val="000B7929"/>
    <w:rsid w:val="000C1B58"/>
    <w:rsid w:val="000C1F46"/>
    <w:rsid w:val="000C22ED"/>
    <w:rsid w:val="000C7D4C"/>
    <w:rsid w:val="000D070D"/>
    <w:rsid w:val="000D25CB"/>
    <w:rsid w:val="000D2920"/>
    <w:rsid w:val="000D2AE8"/>
    <w:rsid w:val="000D3C83"/>
    <w:rsid w:val="000D3C95"/>
    <w:rsid w:val="000D403D"/>
    <w:rsid w:val="000D651E"/>
    <w:rsid w:val="000D7033"/>
    <w:rsid w:val="000D7866"/>
    <w:rsid w:val="000E1363"/>
    <w:rsid w:val="000E7E2A"/>
    <w:rsid w:val="000F0882"/>
    <w:rsid w:val="000F39D7"/>
    <w:rsid w:val="00100B63"/>
    <w:rsid w:val="00102A18"/>
    <w:rsid w:val="00102C23"/>
    <w:rsid w:val="001035E8"/>
    <w:rsid w:val="00104A7A"/>
    <w:rsid w:val="00105BD1"/>
    <w:rsid w:val="00105EE3"/>
    <w:rsid w:val="001074B7"/>
    <w:rsid w:val="00111492"/>
    <w:rsid w:val="0011446A"/>
    <w:rsid w:val="00114B40"/>
    <w:rsid w:val="001171C1"/>
    <w:rsid w:val="0011743A"/>
    <w:rsid w:val="001227A6"/>
    <w:rsid w:val="00124AD8"/>
    <w:rsid w:val="001266B7"/>
    <w:rsid w:val="00127FAA"/>
    <w:rsid w:val="001347E7"/>
    <w:rsid w:val="00135F02"/>
    <w:rsid w:val="00140F3B"/>
    <w:rsid w:val="001438DB"/>
    <w:rsid w:val="001477B8"/>
    <w:rsid w:val="00147D59"/>
    <w:rsid w:val="001513A1"/>
    <w:rsid w:val="00152725"/>
    <w:rsid w:val="0015490A"/>
    <w:rsid w:val="00155181"/>
    <w:rsid w:val="001578AC"/>
    <w:rsid w:val="00160ED6"/>
    <w:rsid w:val="00161D4D"/>
    <w:rsid w:val="00162DBE"/>
    <w:rsid w:val="00162E11"/>
    <w:rsid w:val="00163544"/>
    <w:rsid w:val="0016423B"/>
    <w:rsid w:val="0016630D"/>
    <w:rsid w:val="00181554"/>
    <w:rsid w:val="001838E9"/>
    <w:rsid w:val="00185251"/>
    <w:rsid w:val="00191718"/>
    <w:rsid w:val="001920AA"/>
    <w:rsid w:val="001922FE"/>
    <w:rsid w:val="00194AEC"/>
    <w:rsid w:val="00195A2E"/>
    <w:rsid w:val="00196DD7"/>
    <w:rsid w:val="001A19D7"/>
    <w:rsid w:val="001A2D84"/>
    <w:rsid w:val="001A2E8D"/>
    <w:rsid w:val="001A4C00"/>
    <w:rsid w:val="001A59A0"/>
    <w:rsid w:val="001B0561"/>
    <w:rsid w:val="001B16CD"/>
    <w:rsid w:val="001B2F0E"/>
    <w:rsid w:val="001B4E79"/>
    <w:rsid w:val="001B68EE"/>
    <w:rsid w:val="001B6F07"/>
    <w:rsid w:val="001B730E"/>
    <w:rsid w:val="001B7FC2"/>
    <w:rsid w:val="001C0088"/>
    <w:rsid w:val="001C22F4"/>
    <w:rsid w:val="001C2785"/>
    <w:rsid w:val="001C2944"/>
    <w:rsid w:val="001C31A6"/>
    <w:rsid w:val="001C32D7"/>
    <w:rsid w:val="001C3438"/>
    <w:rsid w:val="001C68EF"/>
    <w:rsid w:val="001C6F51"/>
    <w:rsid w:val="001D194F"/>
    <w:rsid w:val="001D2828"/>
    <w:rsid w:val="001D6168"/>
    <w:rsid w:val="001D6532"/>
    <w:rsid w:val="001D74CB"/>
    <w:rsid w:val="001E0948"/>
    <w:rsid w:val="001E0F6C"/>
    <w:rsid w:val="001E1459"/>
    <w:rsid w:val="001E1B3D"/>
    <w:rsid w:val="001E2071"/>
    <w:rsid w:val="001E241E"/>
    <w:rsid w:val="001E3500"/>
    <w:rsid w:val="001E4B86"/>
    <w:rsid w:val="001E6959"/>
    <w:rsid w:val="001F2997"/>
    <w:rsid w:val="001F55FB"/>
    <w:rsid w:val="001F5827"/>
    <w:rsid w:val="001F58D4"/>
    <w:rsid w:val="001F68CC"/>
    <w:rsid w:val="00203CC0"/>
    <w:rsid w:val="002042F0"/>
    <w:rsid w:val="00204BC0"/>
    <w:rsid w:val="00205508"/>
    <w:rsid w:val="002074B9"/>
    <w:rsid w:val="002178C3"/>
    <w:rsid w:val="00220C3F"/>
    <w:rsid w:val="002225BC"/>
    <w:rsid w:val="002235B8"/>
    <w:rsid w:val="0022377F"/>
    <w:rsid w:val="00223F02"/>
    <w:rsid w:val="00224F05"/>
    <w:rsid w:val="00225709"/>
    <w:rsid w:val="002266A4"/>
    <w:rsid w:val="002277A2"/>
    <w:rsid w:val="00235978"/>
    <w:rsid w:val="002407E3"/>
    <w:rsid w:val="00241D62"/>
    <w:rsid w:val="00241D8A"/>
    <w:rsid w:val="00243877"/>
    <w:rsid w:val="00245939"/>
    <w:rsid w:val="00245C15"/>
    <w:rsid w:val="00246F85"/>
    <w:rsid w:val="00251048"/>
    <w:rsid w:val="002515EB"/>
    <w:rsid w:val="00253919"/>
    <w:rsid w:val="00253949"/>
    <w:rsid w:val="002560FA"/>
    <w:rsid w:val="0025766B"/>
    <w:rsid w:val="00261B8F"/>
    <w:rsid w:val="00262459"/>
    <w:rsid w:val="002624C3"/>
    <w:rsid w:val="002674C9"/>
    <w:rsid w:val="00273C98"/>
    <w:rsid w:val="0027571B"/>
    <w:rsid w:val="00275B92"/>
    <w:rsid w:val="00280BB4"/>
    <w:rsid w:val="00282BD9"/>
    <w:rsid w:val="002844B2"/>
    <w:rsid w:val="0029415B"/>
    <w:rsid w:val="00297C8E"/>
    <w:rsid w:val="002A07BB"/>
    <w:rsid w:val="002B00BA"/>
    <w:rsid w:val="002B3188"/>
    <w:rsid w:val="002B38F2"/>
    <w:rsid w:val="002B539D"/>
    <w:rsid w:val="002B7734"/>
    <w:rsid w:val="002C1860"/>
    <w:rsid w:val="002C4509"/>
    <w:rsid w:val="002D182A"/>
    <w:rsid w:val="002D1858"/>
    <w:rsid w:val="002D1B7F"/>
    <w:rsid w:val="002D1CD0"/>
    <w:rsid w:val="002D2BCE"/>
    <w:rsid w:val="002D3C4E"/>
    <w:rsid w:val="002D3FD3"/>
    <w:rsid w:val="002D4CCA"/>
    <w:rsid w:val="002E226C"/>
    <w:rsid w:val="002E3D18"/>
    <w:rsid w:val="002E4315"/>
    <w:rsid w:val="002E4628"/>
    <w:rsid w:val="002E6455"/>
    <w:rsid w:val="002F1102"/>
    <w:rsid w:val="002F3581"/>
    <w:rsid w:val="002F4992"/>
    <w:rsid w:val="002F49F9"/>
    <w:rsid w:val="002F52D2"/>
    <w:rsid w:val="002F79D5"/>
    <w:rsid w:val="00300CAD"/>
    <w:rsid w:val="00300F37"/>
    <w:rsid w:val="00302958"/>
    <w:rsid w:val="00307A0E"/>
    <w:rsid w:val="00310352"/>
    <w:rsid w:val="003103F8"/>
    <w:rsid w:val="003135D2"/>
    <w:rsid w:val="00316F68"/>
    <w:rsid w:val="003174A5"/>
    <w:rsid w:val="00317BE7"/>
    <w:rsid w:val="003248F9"/>
    <w:rsid w:val="003268C8"/>
    <w:rsid w:val="00327C86"/>
    <w:rsid w:val="00330FBA"/>
    <w:rsid w:val="00332779"/>
    <w:rsid w:val="003328BA"/>
    <w:rsid w:val="00333A0A"/>
    <w:rsid w:val="0033457F"/>
    <w:rsid w:val="00343C7C"/>
    <w:rsid w:val="00343DC0"/>
    <w:rsid w:val="00347D54"/>
    <w:rsid w:val="00351A86"/>
    <w:rsid w:val="003524A9"/>
    <w:rsid w:val="00353227"/>
    <w:rsid w:val="0035338A"/>
    <w:rsid w:val="00357D1A"/>
    <w:rsid w:val="00360B6E"/>
    <w:rsid w:val="003620CC"/>
    <w:rsid w:val="00362106"/>
    <w:rsid w:val="00363306"/>
    <w:rsid w:val="00364917"/>
    <w:rsid w:val="00365137"/>
    <w:rsid w:val="00367DFB"/>
    <w:rsid w:val="00371B5D"/>
    <w:rsid w:val="00372211"/>
    <w:rsid w:val="00374F4D"/>
    <w:rsid w:val="00377E34"/>
    <w:rsid w:val="003832CE"/>
    <w:rsid w:val="003841B0"/>
    <w:rsid w:val="003850A0"/>
    <w:rsid w:val="00385254"/>
    <w:rsid w:val="0038550E"/>
    <w:rsid w:val="0038594A"/>
    <w:rsid w:val="00385A0B"/>
    <w:rsid w:val="003957D1"/>
    <w:rsid w:val="003A0AAE"/>
    <w:rsid w:val="003A1A0C"/>
    <w:rsid w:val="003A245F"/>
    <w:rsid w:val="003A2FF5"/>
    <w:rsid w:val="003A33F0"/>
    <w:rsid w:val="003A350C"/>
    <w:rsid w:val="003A35B9"/>
    <w:rsid w:val="003A3BCA"/>
    <w:rsid w:val="003A4237"/>
    <w:rsid w:val="003A43AA"/>
    <w:rsid w:val="003A4E88"/>
    <w:rsid w:val="003B0888"/>
    <w:rsid w:val="003B3B62"/>
    <w:rsid w:val="003C11C8"/>
    <w:rsid w:val="003C2C12"/>
    <w:rsid w:val="003C2E46"/>
    <w:rsid w:val="003C2FFE"/>
    <w:rsid w:val="003C6D31"/>
    <w:rsid w:val="003C7A75"/>
    <w:rsid w:val="003C7DEE"/>
    <w:rsid w:val="003D2D7F"/>
    <w:rsid w:val="003D3761"/>
    <w:rsid w:val="003D418B"/>
    <w:rsid w:val="003D46E0"/>
    <w:rsid w:val="003D629F"/>
    <w:rsid w:val="003D6878"/>
    <w:rsid w:val="003E3E92"/>
    <w:rsid w:val="003E45A3"/>
    <w:rsid w:val="003F5F1C"/>
    <w:rsid w:val="00400029"/>
    <w:rsid w:val="0040019D"/>
    <w:rsid w:val="004025D2"/>
    <w:rsid w:val="00403F6A"/>
    <w:rsid w:val="00404C9C"/>
    <w:rsid w:val="00410901"/>
    <w:rsid w:val="004110ED"/>
    <w:rsid w:val="00422A91"/>
    <w:rsid w:val="00422C1E"/>
    <w:rsid w:val="004238C5"/>
    <w:rsid w:val="00424446"/>
    <w:rsid w:val="00427386"/>
    <w:rsid w:val="00427595"/>
    <w:rsid w:val="004330FE"/>
    <w:rsid w:val="004361CF"/>
    <w:rsid w:val="004404EC"/>
    <w:rsid w:val="00443FF3"/>
    <w:rsid w:val="00444512"/>
    <w:rsid w:val="0044457C"/>
    <w:rsid w:val="00444EA4"/>
    <w:rsid w:val="00451A26"/>
    <w:rsid w:val="00453DB6"/>
    <w:rsid w:val="0045568C"/>
    <w:rsid w:val="004579B4"/>
    <w:rsid w:val="00461B74"/>
    <w:rsid w:val="00461CEB"/>
    <w:rsid w:val="00461DED"/>
    <w:rsid w:val="0046226E"/>
    <w:rsid w:val="00462B10"/>
    <w:rsid w:val="0046341B"/>
    <w:rsid w:val="00463EF3"/>
    <w:rsid w:val="00464392"/>
    <w:rsid w:val="004653D4"/>
    <w:rsid w:val="00473EA9"/>
    <w:rsid w:val="00476B69"/>
    <w:rsid w:val="00476E83"/>
    <w:rsid w:val="004835F8"/>
    <w:rsid w:val="00483F69"/>
    <w:rsid w:val="00485C65"/>
    <w:rsid w:val="00493A3D"/>
    <w:rsid w:val="00493AF4"/>
    <w:rsid w:val="00497B0F"/>
    <w:rsid w:val="00497D36"/>
    <w:rsid w:val="004A1BBE"/>
    <w:rsid w:val="004A281C"/>
    <w:rsid w:val="004A4B9A"/>
    <w:rsid w:val="004A54F9"/>
    <w:rsid w:val="004A5C5D"/>
    <w:rsid w:val="004A792B"/>
    <w:rsid w:val="004B267D"/>
    <w:rsid w:val="004B3E34"/>
    <w:rsid w:val="004B53B4"/>
    <w:rsid w:val="004B5A48"/>
    <w:rsid w:val="004B5E5D"/>
    <w:rsid w:val="004B77C2"/>
    <w:rsid w:val="004B7E61"/>
    <w:rsid w:val="004C2968"/>
    <w:rsid w:val="004C4CA5"/>
    <w:rsid w:val="004C6386"/>
    <w:rsid w:val="004D2744"/>
    <w:rsid w:val="004D2C4C"/>
    <w:rsid w:val="004D5105"/>
    <w:rsid w:val="004D7C0B"/>
    <w:rsid w:val="004E600C"/>
    <w:rsid w:val="004F0B89"/>
    <w:rsid w:val="004F675B"/>
    <w:rsid w:val="004F7314"/>
    <w:rsid w:val="005028A1"/>
    <w:rsid w:val="00502FFA"/>
    <w:rsid w:val="00503853"/>
    <w:rsid w:val="005063E0"/>
    <w:rsid w:val="005112E1"/>
    <w:rsid w:val="00512962"/>
    <w:rsid w:val="00514191"/>
    <w:rsid w:val="005145A8"/>
    <w:rsid w:val="00515EA8"/>
    <w:rsid w:val="0051798A"/>
    <w:rsid w:val="005236F5"/>
    <w:rsid w:val="005274ED"/>
    <w:rsid w:val="00531539"/>
    <w:rsid w:val="0053176A"/>
    <w:rsid w:val="00531A54"/>
    <w:rsid w:val="00535D30"/>
    <w:rsid w:val="00544BBE"/>
    <w:rsid w:val="0054504E"/>
    <w:rsid w:val="00546EAF"/>
    <w:rsid w:val="00547C1B"/>
    <w:rsid w:val="00547C2D"/>
    <w:rsid w:val="00547C8D"/>
    <w:rsid w:val="00555E7E"/>
    <w:rsid w:val="005560B0"/>
    <w:rsid w:val="0056054C"/>
    <w:rsid w:val="005627AA"/>
    <w:rsid w:val="005675E9"/>
    <w:rsid w:val="00567CFC"/>
    <w:rsid w:val="00567D9D"/>
    <w:rsid w:val="005705A5"/>
    <w:rsid w:val="00570CEB"/>
    <w:rsid w:val="00575778"/>
    <w:rsid w:val="0057743B"/>
    <w:rsid w:val="00581317"/>
    <w:rsid w:val="005817C4"/>
    <w:rsid w:val="00584EEB"/>
    <w:rsid w:val="0058578E"/>
    <w:rsid w:val="00592FAC"/>
    <w:rsid w:val="005A09C3"/>
    <w:rsid w:val="005A282F"/>
    <w:rsid w:val="005B0632"/>
    <w:rsid w:val="005B12E8"/>
    <w:rsid w:val="005B13B4"/>
    <w:rsid w:val="005B2C03"/>
    <w:rsid w:val="005B4FF6"/>
    <w:rsid w:val="005B58C5"/>
    <w:rsid w:val="005C1287"/>
    <w:rsid w:val="005C22A5"/>
    <w:rsid w:val="005C3B8F"/>
    <w:rsid w:val="005C40B4"/>
    <w:rsid w:val="005C52E1"/>
    <w:rsid w:val="005C5C9D"/>
    <w:rsid w:val="005C5E0E"/>
    <w:rsid w:val="005C6CC1"/>
    <w:rsid w:val="005E0ABD"/>
    <w:rsid w:val="005E117A"/>
    <w:rsid w:val="005E4741"/>
    <w:rsid w:val="005E7499"/>
    <w:rsid w:val="005E793C"/>
    <w:rsid w:val="005F5370"/>
    <w:rsid w:val="005F67EE"/>
    <w:rsid w:val="00600069"/>
    <w:rsid w:val="00600D0F"/>
    <w:rsid w:val="00600DE9"/>
    <w:rsid w:val="006040A9"/>
    <w:rsid w:val="006051BA"/>
    <w:rsid w:val="00605854"/>
    <w:rsid w:val="00616013"/>
    <w:rsid w:val="006204FC"/>
    <w:rsid w:val="006235E5"/>
    <w:rsid w:val="00623FA7"/>
    <w:rsid w:val="0062418B"/>
    <w:rsid w:val="00624BA7"/>
    <w:rsid w:val="006271D8"/>
    <w:rsid w:val="00627720"/>
    <w:rsid w:val="006334D5"/>
    <w:rsid w:val="00633880"/>
    <w:rsid w:val="006339D8"/>
    <w:rsid w:val="0063460C"/>
    <w:rsid w:val="00635075"/>
    <w:rsid w:val="00643552"/>
    <w:rsid w:val="00643706"/>
    <w:rsid w:val="00644211"/>
    <w:rsid w:val="00645720"/>
    <w:rsid w:val="006525BF"/>
    <w:rsid w:val="00652E47"/>
    <w:rsid w:val="0065517A"/>
    <w:rsid w:val="006639DE"/>
    <w:rsid w:val="00665757"/>
    <w:rsid w:val="00666195"/>
    <w:rsid w:val="006677C1"/>
    <w:rsid w:val="00667E95"/>
    <w:rsid w:val="00670721"/>
    <w:rsid w:val="006718FE"/>
    <w:rsid w:val="00671C94"/>
    <w:rsid w:val="00672D12"/>
    <w:rsid w:val="006756C8"/>
    <w:rsid w:val="00676AAC"/>
    <w:rsid w:val="006779D9"/>
    <w:rsid w:val="00680E35"/>
    <w:rsid w:val="006830EF"/>
    <w:rsid w:val="006871D6"/>
    <w:rsid w:val="0068753B"/>
    <w:rsid w:val="00690839"/>
    <w:rsid w:val="00693252"/>
    <w:rsid w:val="00694654"/>
    <w:rsid w:val="00695048"/>
    <w:rsid w:val="006952C3"/>
    <w:rsid w:val="0069709F"/>
    <w:rsid w:val="006979E6"/>
    <w:rsid w:val="00697EF8"/>
    <w:rsid w:val="006A6340"/>
    <w:rsid w:val="006A6E8B"/>
    <w:rsid w:val="006A70E9"/>
    <w:rsid w:val="006B02DF"/>
    <w:rsid w:val="006B0F21"/>
    <w:rsid w:val="006B12F4"/>
    <w:rsid w:val="006B79C5"/>
    <w:rsid w:val="006C13CA"/>
    <w:rsid w:val="006C639C"/>
    <w:rsid w:val="006C740C"/>
    <w:rsid w:val="006C7FF5"/>
    <w:rsid w:val="006D319D"/>
    <w:rsid w:val="006D3ECD"/>
    <w:rsid w:val="006D6470"/>
    <w:rsid w:val="006D70C1"/>
    <w:rsid w:val="006D763C"/>
    <w:rsid w:val="006E066D"/>
    <w:rsid w:val="006E32FA"/>
    <w:rsid w:val="006F24F7"/>
    <w:rsid w:val="006F2A7D"/>
    <w:rsid w:val="006F2CE9"/>
    <w:rsid w:val="006F4A65"/>
    <w:rsid w:val="006F7057"/>
    <w:rsid w:val="006F758F"/>
    <w:rsid w:val="006F7C8A"/>
    <w:rsid w:val="007014CF"/>
    <w:rsid w:val="00703014"/>
    <w:rsid w:val="00703E14"/>
    <w:rsid w:val="00703EBC"/>
    <w:rsid w:val="007041C2"/>
    <w:rsid w:val="00705DDF"/>
    <w:rsid w:val="007156D1"/>
    <w:rsid w:val="007164FC"/>
    <w:rsid w:val="00716795"/>
    <w:rsid w:val="00716DB5"/>
    <w:rsid w:val="00721363"/>
    <w:rsid w:val="007235D9"/>
    <w:rsid w:val="007241C2"/>
    <w:rsid w:val="00726B5A"/>
    <w:rsid w:val="007302D7"/>
    <w:rsid w:val="00731A4E"/>
    <w:rsid w:val="00733BAE"/>
    <w:rsid w:val="00735B9A"/>
    <w:rsid w:val="00736E7D"/>
    <w:rsid w:val="00740AD9"/>
    <w:rsid w:val="00741565"/>
    <w:rsid w:val="0074157B"/>
    <w:rsid w:val="0074369F"/>
    <w:rsid w:val="00743A72"/>
    <w:rsid w:val="0074593D"/>
    <w:rsid w:val="00746B8C"/>
    <w:rsid w:val="007515A1"/>
    <w:rsid w:val="00751683"/>
    <w:rsid w:val="00752827"/>
    <w:rsid w:val="00753D35"/>
    <w:rsid w:val="007549FF"/>
    <w:rsid w:val="0075524B"/>
    <w:rsid w:val="0075774D"/>
    <w:rsid w:val="00762BB8"/>
    <w:rsid w:val="00770754"/>
    <w:rsid w:val="00772041"/>
    <w:rsid w:val="00772942"/>
    <w:rsid w:val="00773351"/>
    <w:rsid w:val="00776674"/>
    <w:rsid w:val="007771FE"/>
    <w:rsid w:val="007772B1"/>
    <w:rsid w:val="00780C43"/>
    <w:rsid w:val="00780F16"/>
    <w:rsid w:val="007816CF"/>
    <w:rsid w:val="00783E97"/>
    <w:rsid w:val="00784648"/>
    <w:rsid w:val="0078768F"/>
    <w:rsid w:val="00787757"/>
    <w:rsid w:val="00793189"/>
    <w:rsid w:val="00793D44"/>
    <w:rsid w:val="0079462A"/>
    <w:rsid w:val="0079693B"/>
    <w:rsid w:val="00796AD5"/>
    <w:rsid w:val="007A0745"/>
    <w:rsid w:val="007A2FC2"/>
    <w:rsid w:val="007A41A1"/>
    <w:rsid w:val="007A5B67"/>
    <w:rsid w:val="007A66A3"/>
    <w:rsid w:val="007B17CB"/>
    <w:rsid w:val="007B2FDF"/>
    <w:rsid w:val="007B5208"/>
    <w:rsid w:val="007B6747"/>
    <w:rsid w:val="007B7CBD"/>
    <w:rsid w:val="007B7EEE"/>
    <w:rsid w:val="007C2EE8"/>
    <w:rsid w:val="007C2F0D"/>
    <w:rsid w:val="007C62FD"/>
    <w:rsid w:val="007C65F3"/>
    <w:rsid w:val="007C6BCC"/>
    <w:rsid w:val="007C78A1"/>
    <w:rsid w:val="007D18FA"/>
    <w:rsid w:val="007D1F09"/>
    <w:rsid w:val="007D2E2C"/>
    <w:rsid w:val="007D37E4"/>
    <w:rsid w:val="007D7966"/>
    <w:rsid w:val="007D7C5D"/>
    <w:rsid w:val="007E0720"/>
    <w:rsid w:val="007E149B"/>
    <w:rsid w:val="007E4899"/>
    <w:rsid w:val="007E6146"/>
    <w:rsid w:val="007F061C"/>
    <w:rsid w:val="007F26F3"/>
    <w:rsid w:val="007F3452"/>
    <w:rsid w:val="007F3492"/>
    <w:rsid w:val="007F3C13"/>
    <w:rsid w:val="007F3F03"/>
    <w:rsid w:val="007F552A"/>
    <w:rsid w:val="008001DC"/>
    <w:rsid w:val="00800F6F"/>
    <w:rsid w:val="008014BB"/>
    <w:rsid w:val="00803367"/>
    <w:rsid w:val="00805B88"/>
    <w:rsid w:val="008103F0"/>
    <w:rsid w:val="008137F9"/>
    <w:rsid w:val="00813BE8"/>
    <w:rsid w:val="00815D42"/>
    <w:rsid w:val="008175B7"/>
    <w:rsid w:val="008202A7"/>
    <w:rsid w:val="0082336E"/>
    <w:rsid w:val="00824096"/>
    <w:rsid w:val="00825EB1"/>
    <w:rsid w:val="00826B0A"/>
    <w:rsid w:val="00830A47"/>
    <w:rsid w:val="00832F26"/>
    <w:rsid w:val="00833911"/>
    <w:rsid w:val="00840060"/>
    <w:rsid w:val="00846468"/>
    <w:rsid w:val="00852E41"/>
    <w:rsid w:val="00853D3D"/>
    <w:rsid w:val="00854F06"/>
    <w:rsid w:val="00855CEE"/>
    <w:rsid w:val="00857D74"/>
    <w:rsid w:val="008617B2"/>
    <w:rsid w:val="008624A6"/>
    <w:rsid w:val="00862B7C"/>
    <w:rsid w:val="008654F3"/>
    <w:rsid w:val="00866E57"/>
    <w:rsid w:val="0087118D"/>
    <w:rsid w:val="00872033"/>
    <w:rsid w:val="0087644A"/>
    <w:rsid w:val="00880869"/>
    <w:rsid w:val="008810AD"/>
    <w:rsid w:val="00883798"/>
    <w:rsid w:val="00884A8E"/>
    <w:rsid w:val="00885714"/>
    <w:rsid w:val="00886D3C"/>
    <w:rsid w:val="008900A8"/>
    <w:rsid w:val="00890F49"/>
    <w:rsid w:val="00891B53"/>
    <w:rsid w:val="00891F93"/>
    <w:rsid w:val="008947F7"/>
    <w:rsid w:val="00894917"/>
    <w:rsid w:val="008968CF"/>
    <w:rsid w:val="00897A3F"/>
    <w:rsid w:val="008A4894"/>
    <w:rsid w:val="008A621D"/>
    <w:rsid w:val="008A628A"/>
    <w:rsid w:val="008B016A"/>
    <w:rsid w:val="008B12CC"/>
    <w:rsid w:val="008B4230"/>
    <w:rsid w:val="008B5368"/>
    <w:rsid w:val="008B5A1F"/>
    <w:rsid w:val="008B600D"/>
    <w:rsid w:val="008B7C16"/>
    <w:rsid w:val="008C4BC6"/>
    <w:rsid w:val="008D1437"/>
    <w:rsid w:val="008D1FFF"/>
    <w:rsid w:val="008D2EE4"/>
    <w:rsid w:val="008D410D"/>
    <w:rsid w:val="008D53B7"/>
    <w:rsid w:val="008D767C"/>
    <w:rsid w:val="008D7868"/>
    <w:rsid w:val="008D7CDC"/>
    <w:rsid w:val="008E0869"/>
    <w:rsid w:val="008E312F"/>
    <w:rsid w:val="008E35F7"/>
    <w:rsid w:val="008E3BC9"/>
    <w:rsid w:val="008E49E4"/>
    <w:rsid w:val="008E6052"/>
    <w:rsid w:val="008F0022"/>
    <w:rsid w:val="008F26F1"/>
    <w:rsid w:val="00901334"/>
    <w:rsid w:val="0090226A"/>
    <w:rsid w:val="00907873"/>
    <w:rsid w:val="00910921"/>
    <w:rsid w:val="00915D1B"/>
    <w:rsid w:val="0092181D"/>
    <w:rsid w:val="0092262C"/>
    <w:rsid w:val="00924B23"/>
    <w:rsid w:val="009266C9"/>
    <w:rsid w:val="00927D81"/>
    <w:rsid w:val="00933A96"/>
    <w:rsid w:val="0093426E"/>
    <w:rsid w:val="0093472F"/>
    <w:rsid w:val="009362C1"/>
    <w:rsid w:val="009410BA"/>
    <w:rsid w:val="0094136F"/>
    <w:rsid w:val="00942D42"/>
    <w:rsid w:val="00944193"/>
    <w:rsid w:val="00944721"/>
    <w:rsid w:val="0094546E"/>
    <w:rsid w:val="0094663E"/>
    <w:rsid w:val="009508F9"/>
    <w:rsid w:val="00954B89"/>
    <w:rsid w:val="00956934"/>
    <w:rsid w:val="009576A6"/>
    <w:rsid w:val="0095787D"/>
    <w:rsid w:val="009606E1"/>
    <w:rsid w:val="00961946"/>
    <w:rsid w:val="00961D73"/>
    <w:rsid w:val="00963DB4"/>
    <w:rsid w:val="00964940"/>
    <w:rsid w:val="00971A88"/>
    <w:rsid w:val="0097305D"/>
    <w:rsid w:val="00974F05"/>
    <w:rsid w:val="00981C2A"/>
    <w:rsid w:val="00981E0A"/>
    <w:rsid w:val="009847FA"/>
    <w:rsid w:val="00985187"/>
    <w:rsid w:val="00985FB7"/>
    <w:rsid w:val="00986B9C"/>
    <w:rsid w:val="00986D00"/>
    <w:rsid w:val="00990759"/>
    <w:rsid w:val="009927A8"/>
    <w:rsid w:val="00994D67"/>
    <w:rsid w:val="00995376"/>
    <w:rsid w:val="00996DC3"/>
    <w:rsid w:val="00997A07"/>
    <w:rsid w:val="009A0308"/>
    <w:rsid w:val="009A2E9C"/>
    <w:rsid w:val="009A4E7A"/>
    <w:rsid w:val="009A5D8A"/>
    <w:rsid w:val="009B039D"/>
    <w:rsid w:val="009B0AB7"/>
    <w:rsid w:val="009C02A8"/>
    <w:rsid w:val="009C15D3"/>
    <w:rsid w:val="009C3364"/>
    <w:rsid w:val="009C3DAE"/>
    <w:rsid w:val="009C7489"/>
    <w:rsid w:val="009D1B73"/>
    <w:rsid w:val="009D1BDE"/>
    <w:rsid w:val="009D2BBA"/>
    <w:rsid w:val="009D30D3"/>
    <w:rsid w:val="009D3AAF"/>
    <w:rsid w:val="009D435A"/>
    <w:rsid w:val="009D4E4C"/>
    <w:rsid w:val="009D78AF"/>
    <w:rsid w:val="009E2487"/>
    <w:rsid w:val="009E3E25"/>
    <w:rsid w:val="009E4B83"/>
    <w:rsid w:val="009E4EE8"/>
    <w:rsid w:val="009E68DC"/>
    <w:rsid w:val="009E755B"/>
    <w:rsid w:val="009F114E"/>
    <w:rsid w:val="009F143C"/>
    <w:rsid w:val="009F4A6A"/>
    <w:rsid w:val="009F708F"/>
    <w:rsid w:val="00A015D9"/>
    <w:rsid w:val="00A0511F"/>
    <w:rsid w:val="00A07753"/>
    <w:rsid w:val="00A07EFA"/>
    <w:rsid w:val="00A10ED6"/>
    <w:rsid w:val="00A112BC"/>
    <w:rsid w:val="00A14374"/>
    <w:rsid w:val="00A14D1E"/>
    <w:rsid w:val="00A15CD0"/>
    <w:rsid w:val="00A1663A"/>
    <w:rsid w:val="00A1679C"/>
    <w:rsid w:val="00A21FC9"/>
    <w:rsid w:val="00A2391A"/>
    <w:rsid w:val="00A3056E"/>
    <w:rsid w:val="00A30A59"/>
    <w:rsid w:val="00A31424"/>
    <w:rsid w:val="00A31E94"/>
    <w:rsid w:val="00A31FCB"/>
    <w:rsid w:val="00A332A2"/>
    <w:rsid w:val="00A33C5B"/>
    <w:rsid w:val="00A34FE3"/>
    <w:rsid w:val="00A3573E"/>
    <w:rsid w:val="00A3586B"/>
    <w:rsid w:val="00A35FB1"/>
    <w:rsid w:val="00A41DB5"/>
    <w:rsid w:val="00A4560B"/>
    <w:rsid w:val="00A46AEF"/>
    <w:rsid w:val="00A47DB1"/>
    <w:rsid w:val="00A50EC2"/>
    <w:rsid w:val="00A51A49"/>
    <w:rsid w:val="00A51D3A"/>
    <w:rsid w:val="00A53C6B"/>
    <w:rsid w:val="00A545D0"/>
    <w:rsid w:val="00A5610C"/>
    <w:rsid w:val="00A57F78"/>
    <w:rsid w:val="00A6068A"/>
    <w:rsid w:val="00A64985"/>
    <w:rsid w:val="00A71D5D"/>
    <w:rsid w:val="00A72010"/>
    <w:rsid w:val="00A772E6"/>
    <w:rsid w:val="00A8147A"/>
    <w:rsid w:val="00A823F6"/>
    <w:rsid w:val="00A83B93"/>
    <w:rsid w:val="00A845E3"/>
    <w:rsid w:val="00A84630"/>
    <w:rsid w:val="00A871E4"/>
    <w:rsid w:val="00A90A91"/>
    <w:rsid w:val="00A92383"/>
    <w:rsid w:val="00A93E33"/>
    <w:rsid w:val="00A95AE2"/>
    <w:rsid w:val="00A96788"/>
    <w:rsid w:val="00A96892"/>
    <w:rsid w:val="00A96CB8"/>
    <w:rsid w:val="00A97663"/>
    <w:rsid w:val="00AA2BCE"/>
    <w:rsid w:val="00AA340E"/>
    <w:rsid w:val="00AA3EB9"/>
    <w:rsid w:val="00AA5EFE"/>
    <w:rsid w:val="00AA676F"/>
    <w:rsid w:val="00AB158B"/>
    <w:rsid w:val="00AB18EE"/>
    <w:rsid w:val="00AB25FB"/>
    <w:rsid w:val="00AB559A"/>
    <w:rsid w:val="00AB6CD1"/>
    <w:rsid w:val="00AB7087"/>
    <w:rsid w:val="00AB73E9"/>
    <w:rsid w:val="00AC2D1E"/>
    <w:rsid w:val="00AC6368"/>
    <w:rsid w:val="00AD3592"/>
    <w:rsid w:val="00AD4D1B"/>
    <w:rsid w:val="00AD57D4"/>
    <w:rsid w:val="00AE02AC"/>
    <w:rsid w:val="00AE5E04"/>
    <w:rsid w:val="00AE63C1"/>
    <w:rsid w:val="00AF0C76"/>
    <w:rsid w:val="00AF2195"/>
    <w:rsid w:val="00AF2545"/>
    <w:rsid w:val="00AF59E4"/>
    <w:rsid w:val="00AF5BCF"/>
    <w:rsid w:val="00AF7ABA"/>
    <w:rsid w:val="00B058C6"/>
    <w:rsid w:val="00B0592C"/>
    <w:rsid w:val="00B05F30"/>
    <w:rsid w:val="00B060B6"/>
    <w:rsid w:val="00B062EB"/>
    <w:rsid w:val="00B06D22"/>
    <w:rsid w:val="00B10205"/>
    <w:rsid w:val="00B10789"/>
    <w:rsid w:val="00B11B50"/>
    <w:rsid w:val="00B13690"/>
    <w:rsid w:val="00B16B11"/>
    <w:rsid w:val="00B17650"/>
    <w:rsid w:val="00B1782E"/>
    <w:rsid w:val="00B221BF"/>
    <w:rsid w:val="00B23786"/>
    <w:rsid w:val="00B2656F"/>
    <w:rsid w:val="00B27738"/>
    <w:rsid w:val="00B2782C"/>
    <w:rsid w:val="00B27BE4"/>
    <w:rsid w:val="00B36172"/>
    <w:rsid w:val="00B36556"/>
    <w:rsid w:val="00B3716F"/>
    <w:rsid w:val="00B378E4"/>
    <w:rsid w:val="00B37FBD"/>
    <w:rsid w:val="00B40ADF"/>
    <w:rsid w:val="00B40B0E"/>
    <w:rsid w:val="00B41277"/>
    <w:rsid w:val="00B4198C"/>
    <w:rsid w:val="00B41C5A"/>
    <w:rsid w:val="00B4337A"/>
    <w:rsid w:val="00B4357D"/>
    <w:rsid w:val="00B4435F"/>
    <w:rsid w:val="00B52419"/>
    <w:rsid w:val="00B536D1"/>
    <w:rsid w:val="00B5435B"/>
    <w:rsid w:val="00B54687"/>
    <w:rsid w:val="00B54781"/>
    <w:rsid w:val="00B55119"/>
    <w:rsid w:val="00B56FF0"/>
    <w:rsid w:val="00B613C7"/>
    <w:rsid w:val="00B6197D"/>
    <w:rsid w:val="00B633B4"/>
    <w:rsid w:val="00B633F8"/>
    <w:rsid w:val="00B6450E"/>
    <w:rsid w:val="00B64BE4"/>
    <w:rsid w:val="00B7044E"/>
    <w:rsid w:val="00B73C71"/>
    <w:rsid w:val="00B7593A"/>
    <w:rsid w:val="00B75E0D"/>
    <w:rsid w:val="00B769D6"/>
    <w:rsid w:val="00B80970"/>
    <w:rsid w:val="00B81A06"/>
    <w:rsid w:val="00B82B01"/>
    <w:rsid w:val="00B834F3"/>
    <w:rsid w:val="00B83E72"/>
    <w:rsid w:val="00B83F34"/>
    <w:rsid w:val="00B86466"/>
    <w:rsid w:val="00B86931"/>
    <w:rsid w:val="00B877DE"/>
    <w:rsid w:val="00B87E5A"/>
    <w:rsid w:val="00B9119A"/>
    <w:rsid w:val="00B91DE4"/>
    <w:rsid w:val="00B923E4"/>
    <w:rsid w:val="00B934FB"/>
    <w:rsid w:val="00BA173C"/>
    <w:rsid w:val="00BA2ABE"/>
    <w:rsid w:val="00BA699F"/>
    <w:rsid w:val="00BB028A"/>
    <w:rsid w:val="00BB091D"/>
    <w:rsid w:val="00BB16AE"/>
    <w:rsid w:val="00BB1E49"/>
    <w:rsid w:val="00BB2D89"/>
    <w:rsid w:val="00BB6E38"/>
    <w:rsid w:val="00BC0B5D"/>
    <w:rsid w:val="00BC4C46"/>
    <w:rsid w:val="00BC7573"/>
    <w:rsid w:val="00BD00C7"/>
    <w:rsid w:val="00BD425B"/>
    <w:rsid w:val="00BD48A4"/>
    <w:rsid w:val="00BE2E9D"/>
    <w:rsid w:val="00BE3272"/>
    <w:rsid w:val="00BE5553"/>
    <w:rsid w:val="00BE6C6F"/>
    <w:rsid w:val="00BE79F9"/>
    <w:rsid w:val="00BE7E51"/>
    <w:rsid w:val="00BF0A5E"/>
    <w:rsid w:val="00BF2116"/>
    <w:rsid w:val="00BF260A"/>
    <w:rsid w:val="00BF4DD1"/>
    <w:rsid w:val="00BF52B0"/>
    <w:rsid w:val="00BF71BB"/>
    <w:rsid w:val="00C00019"/>
    <w:rsid w:val="00C00D17"/>
    <w:rsid w:val="00C02C0B"/>
    <w:rsid w:val="00C02CA9"/>
    <w:rsid w:val="00C04615"/>
    <w:rsid w:val="00C04FA9"/>
    <w:rsid w:val="00C06637"/>
    <w:rsid w:val="00C07330"/>
    <w:rsid w:val="00C11085"/>
    <w:rsid w:val="00C115E7"/>
    <w:rsid w:val="00C11804"/>
    <w:rsid w:val="00C119CB"/>
    <w:rsid w:val="00C149C9"/>
    <w:rsid w:val="00C16A99"/>
    <w:rsid w:val="00C22818"/>
    <w:rsid w:val="00C23431"/>
    <w:rsid w:val="00C23DFB"/>
    <w:rsid w:val="00C25D8D"/>
    <w:rsid w:val="00C27605"/>
    <w:rsid w:val="00C35E7F"/>
    <w:rsid w:val="00C3719D"/>
    <w:rsid w:val="00C41BF5"/>
    <w:rsid w:val="00C43A3A"/>
    <w:rsid w:val="00C43BDC"/>
    <w:rsid w:val="00C450CD"/>
    <w:rsid w:val="00C5602A"/>
    <w:rsid w:val="00C5629C"/>
    <w:rsid w:val="00C613E6"/>
    <w:rsid w:val="00C61824"/>
    <w:rsid w:val="00C61F70"/>
    <w:rsid w:val="00C62F84"/>
    <w:rsid w:val="00C642A1"/>
    <w:rsid w:val="00C6469E"/>
    <w:rsid w:val="00C64A4D"/>
    <w:rsid w:val="00C64E7B"/>
    <w:rsid w:val="00C65525"/>
    <w:rsid w:val="00C657C0"/>
    <w:rsid w:val="00C65DC6"/>
    <w:rsid w:val="00C66CEC"/>
    <w:rsid w:val="00C71675"/>
    <w:rsid w:val="00C728E9"/>
    <w:rsid w:val="00C740F1"/>
    <w:rsid w:val="00C7507E"/>
    <w:rsid w:val="00C76FCD"/>
    <w:rsid w:val="00C819EF"/>
    <w:rsid w:val="00C84041"/>
    <w:rsid w:val="00C846B1"/>
    <w:rsid w:val="00C846C4"/>
    <w:rsid w:val="00C850A6"/>
    <w:rsid w:val="00C85C10"/>
    <w:rsid w:val="00C87A7B"/>
    <w:rsid w:val="00C87EDE"/>
    <w:rsid w:val="00C9644C"/>
    <w:rsid w:val="00CA2821"/>
    <w:rsid w:val="00CA2A3B"/>
    <w:rsid w:val="00CB12F6"/>
    <w:rsid w:val="00CB2028"/>
    <w:rsid w:val="00CB3F9C"/>
    <w:rsid w:val="00CB6A8E"/>
    <w:rsid w:val="00CB77DA"/>
    <w:rsid w:val="00CB7A8C"/>
    <w:rsid w:val="00CB7F27"/>
    <w:rsid w:val="00CC0F4E"/>
    <w:rsid w:val="00CC15C6"/>
    <w:rsid w:val="00CC1710"/>
    <w:rsid w:val="00CC2FCB"/>
    <w:rsid w:val="00CC313D"/>
    <w:rsid w:val="00CC46C5"/>
    <w:rsid w:val="00CC534A"/>
    <w:rsid w:val="00CC5D21"/>
    <w:rsid w:val="00CC5E06"/>
    <w:rsid w:val="00CD00F3"/>
    <w:rsid w:val="00CD06C5"/>
    <w:rsid w:val="00CD1B1C"/>
    <w:rsid w:val="00CD3E14"/>
    <w:rsid w:val="00CD4776"/>
    <w:rsid w:val="00CD47BE"/>
    <w:rsid w:val="00CD5985"/>
    <w:rsid w:val="00CE0D73"/>
    <w:rsid w:val="00CE1471"/>
    <w:rsid w:val="00CE2F0A"/>
    <w:rsid w:val="00CE3F93"/>
    <w:rsid w:val="00CE7A95"/>
    <w:rsid w:val="00CF162C"/>
    <w:rsid w:val="00CF4B0D"/>
    <w:rsid w:val="00CF4B3E"/>
    <w:rsid w:val="00D004D8"/>
    <w:rsid w:val="00D00E0B"/>
    <w:rsid w:val="00D01A20"/>
    <w:rsid w:val="00D0339B"/>
    <w:rsid w:val="00D06FEA"/>
    <w:rsid w:val="00D103CD"/>
    <w:rsid w:val="00D13C9B"/>
    <w:rsid w:val="00D14ECE"/>
    <w:rsid w:val="00D17B83"/>
    <w:rsid w:val="00D22791"/>
    <w:rsid w:val="00D22823"/>
    <w:rsid w:val="00D2366D"/>
    <w:rsid w:val="00D23B16"/>
    <w:rsid w:val="00D24C5E"/>
    <w:rsid w:val="00D26374"/>
    <w:rsid w:val="00D27F15"/>
    <w:rsid w:val="00D30CAF"/>
    <w:rsid w:val="00D32307"/>
    <w:rsid w:val="00D40D16"/>
    <w:rsid w:val="00D423A6"/>
    <w:rsid w:val="00D44EC6"/>
    <w:rsid w:val="00D45E71"/>
    <w:rsid w:val="00D46085"/>
    <w:rsid w:val="00D46EDB"/>
    <w:rsid w:val="00D46EE9"/>
    <w:rsid w:val="00D477F7"/>
    <w:rsid w:val="00D504A2"/>
    <w:rsid w:val="00D52D0D"/>
    <w:rsid w:val="00D57E48"/>
    <w:rsid w:val="00D605B2"/>
    <w:rsid w:val="00D61D37"/>
    <w:rsid w:val="00D63CC2"/>
    <w:rsid w:val="00D64ECE"/>
    <w:rsid w:val="00D6699B"/>
    <w:rsid w:val="00D669EC"/>
    <w:rsid w:val="00D7109D"/>
    <w:rsid w:val="00D713C7"/>
    <w:rsid w:val="00D7682B"/>
    <w:rsid w:val="00D77442"/>
    <w:rsid w:val="00D7761F"/>
    <w:rsid w:val="00D77BB3"/>
    <w:rsid w:val="00D80371"/>
    <w:rsid w:val="00D835D0"/>
    <w:rsid w:val="00D861CF"/>
    <w:rsid w:val="00D86705"/>
    <w:rsid w:val="00D86D96"/>
    <w:rsid w:val="00D8757C"/>
    <w:rsid w:val="00D906C7"/>
    <w:rsid w:val="00D90D6E"/>
    <w:rsid w:val="00D945F1"/>
    <w:rsid w:val="00D94E38"/>
    <w:rsid w:val="00D96072"/>
    <w:rsid w:val="00D9620A"/>
    <w:rsid w:val="00D96E4B"/>
    <w:rsid w:val="00D97E81"/>
    <w:rsid w:val="00DA0A1F"/>
    <w:rsid w:val="00DA2536"/>
    <w:rsid w:val="00DA3976"/>
    <w:rsid w:val="00DA6960"/>
    <w:rsid w:val="00DB161B"/>
    <w:rsid w:val="00DB1873"/>
    <w:rsid w:val="00DB203C"/>
    <w:rsid w:val="00DB2A3A"/>
    <w:rsid w:val="00DB304C"/>
    <w:rsid w:val="00DB576B"/>
    <w:rsid w:val="00DB725C"/>
    <w:rsid w:val="00DB7312"/>
    <w:rsid w:val="00DB7A55"/>
    <w:rsid w:val="00DB7E1B"/>
    <w:rsid w:val="00DC01CD"/>
    <w:rsid w:val="00DC36AE"/>
    <w:rsid w:val="00DC607D"/>
    <w:rsid w:val="00DC66E8"/>
    <w:rsid w:val="00DC67E0"/>
    <w:rsid w:val="00DD0A39"/>
    <w:rsid w:val="00DD17DA"/>
    <w:rsid w:val="00DD29E9"/>
    <w:rsid w:val="00DD49C2"/>
    <w:rsid w:val="00DD5D0C"/>
    <w:rsid w:val="00DD6C09"/>
    <w:rsid w:val="00DE108C"/>
    <w:rsid w:val="00DE2F4B"/>
    <w:rsid w:val="00DE4506"/>
    <w:rsid w:val="00DE451F"/>
    <w:rsid w:val="00DE48FB"/>
    <w:rsid w:val="00DE7E51"/>
    <w:rsid w:val="00DF0585"/>
    <w:rsid w:val="00DF18B1"/>
    <w:rsid w:val="00DF2A5D"/>
    <w:rsid w:val="00DF2B3D"/>
    <w:rsid w:val="00DF54C9"/>
    <w:rsid w:val="00DF7902"/>
    <w:rsid w:val="00E02657"/>
    <w:rsid w:val="00E02762"/>
    <w:rsid w:val="00E02850"/>
    <w:rsid w:val="00E02C1D"/>
    <w:rsid w:val="00E0472F"/>
    <w:rsid w:val="00E11F29"/>
    <w:rsid w:val="00E153DE"/>
    <w:rsid w:val="00E15464"/>
    <w:rsid w:val="00E16BF0"/>
    <w:rsid w:val="00E20925"/>
    <w:rsid w:val="00E2416B"/>
    <w:rsid w:val="00E26B2E"/>
    <w:rsid w:val="00E314A0"/>
    <w:rsid w:val="00E328D3"/>
    <w:rsid w:val="00E34674"/>
    <w:rsid w:val="00E34CE9"/>
    <w:rsid w:val="00E417E3"/>
    <w:rsid w:val="00E528CC"/>
    <w:rsid w:val="00E54A1C"/>
    <w:rsid w:val="00E5688E"/>
    <w:rsid w:val="00E60068"/>
    <w:rsid w:val="00E607A6"/>
    <w:rsid w:val="00E658D6"/>
    <w:rsid w:val="00E65A90"/>
    <w:rsid w:val="00E66528"/>
    <w:rsid w:val="00E67B6E"/>
    <w:rsid w:val="00E67F95"/>
    <w:rsid w:val="00E7314D"/>
    <w:rsid w:val="00E73CA2"/>
    <w:rsid w:val="00E750F1"/>
    <w:rsid w:val="00E76914"/>
    <w:rsid w:val="00E845AD"/>
    <w:rsid w:val="00E87304"/>
    <w:rsid w:val="00E905FF"/>
    <w:rsid w:val="00E90E0A"/>
    <w:rsid w:val="00E957A6"/>
    <w:rsid w:val="00EA3B54"/>
    <w:rsid w:val="00EA4A22"/>
    <w:rsid w:val="00EA6088"/>
    <w:rsid w:val="00EA7517"/>
    <w:rsid w:val="00EA7E64"/>
    <w:rsid w:val="00EB0700"/>
    <w:rsid w:val="00EB31BC"/>
    <w:rsid w:val="00EB51AB"/>
    <w:rsid w:val="00EB5293"/>
    <w:rsid w:val="00EB5CEE"/>
    <w:rsid w:val="00EB6DF1"/>
    <w:rsid w:val="00EB7F88"/>
    <w:rsid w:val="00EC084D"/>
    <w:rsid w:val="00EC5796"/>
    <w:rsid w:val="00ED0295"/>
    <w:rsid w:val="00ED128F"/>
    <w:rsid w:val="00ED22B1"/>
    <w:rsid w:val="00ED234B"/>
    <w:rsid w:val="00ED3569"/>
    <w:rsid w:val="00ED4710"/>
    <w:rsid w:val="00ED54A2"/>
    <w:rsid w:val="00ED7A9A"/>
    <w:rsid w:val="00ED7D4D"/>
    <w:rsid w:val="00EE38C7"/>
    <w:rsid w:val="00EE3F78"/>
    <w:rsid w:val="00EE50FC"/>
    <w:rsid w:val="00EE73C9"/>
    <w:rsid w:val="00EE7477"/>
    <w:rsid w:val="00EE7F18"/>
    <w:rsid w:val="00EF3549"/>
    <w:rsid w:val="00EF39F4"/>
    <w:rsid w:val="00EF403C"/>
    <w:rsid w:val="00EF71CD"/>
    <w:rsid w:val="00EF7D85"/>
    <w:rsid w:val="00F06B54"/>
    <w:rsid w:val="00F06F53"/>
    <w:rsid w:val="00F06F78"/>
    <w:rsid w:val="00F12C3F"/>
    <w:rsid w:val="00F13ABB"/>
    <w:rsid w:val="00F14B4F"/>
    <w:rsid w:val="00F15B5F"/>
    <w:rsid w:val="00F1629E"/>
    <w:rsid w:val="00F17423"/>
    <w:rsid w:val="00F2001B"/>
    <w:rsid w:val="00F2040D"/>
    <w:rsid w:val="00F20EA1"/>
    <w:rsid w:val="00F22503"/>
    <w:rsid w:val="00F23F67"/>
    <w:rsid w:val="00F25D9A"/>
    <w:rsid w:val="00F25F52"/>
    <w:rsid w:val="00F3599D"/>
    <w:rsid w:val="00F361C6"/>
    <w:rsid w:val="00F464F5"/>
    <w:rsid w:val="00F46C32"/>
    <w:rsid w:val="00F47DDC"/>
    <w:rsid w:val="00F549D6"/>
    <w:rsid w:val="00F567B5"/>
    <w:rsid w:val="00F60CF2"/>
    <w:rsid w:val="00F60EB5"/>
    <w:rsid w:val="00F63590"/>
    <w:rsid w:val="00F63D95"/>
    <w:rsid w:val="00F6419B"/>
    <w:rsid w:val="00F664CA"/>
    <w:rsid w:val="00F66A30"/>
    <w:rsid w:val="00F67AA7"/>
    <w:rsid w:val="00F719AA"/>
    <w:rsid w:val="00F71DA1"/>
    <w:rsid w:val="00F733D5"/>
    <w:rsid w:val="00F74773"/>
    <w:rsid w:val="00F752F5"/>
    <w:rsid w:val="00F76275"/>
    <w:rsid w:val="00F7637E"/>
    <w:rsid w:val="00F81BD0"/>
    <w:rsid w:val="00F8571C"/>
    <w:rsid w:val="00F8572B"/>
    <w:rsid w:val="00F91E84"/>
    <w:rsid w:val="00F927F0"/>
    <w:rsid w:val="00F933DB"/>
    <w:rsid w:val="00F94C0C"/>
    <w:rsid w:val="00F958E6"/>
    <w:rsid w:val="00F97DF9"/>
    <w:rsid w:val="00FA00EE"/>
    <w:rsid w:val="00FA0AD3"/>
    <w:rsid w:val="00FA0EE1"/>
    <w:rsid w:val="00FA3662"/>
    <w:rsid w:val="00FA3A2D"/>
    <w:rsid w:val="00FA6E0F"/>
    <w:rsid w:val="00FA7411"/>
    <w:rsid w:val="00FB0C5A"/>
    <w:rsid w:val="00FB2047"/>
    <w:rsid w:val="00FB23DB"/>
    <w:rsid w:val="00FB32BE"/>
    <w:rsid w:val="00FB7E0C"/>
    <w:rsid w:val="00FC1745"/>
    <w:rsid w:val="00FC1A13"/>
    <w:rsid w:val="00FC449F"/>
    <w:rsid w:val="00FC6528"/>
    <w:rsid w:val="00FD27BA"/>
    <w:rsid w:val="00FD3A89"/>
    <w:rsid w:val="00FD61DC"/>
    <w:rsid w:val="00FE0DAB"/>
    <w:rsid w:val="00FE1946"/>
    <w:rsid w:val="00FE3D86"/>
    <w:rsid w:val="00FE3F34"/>
    <w:rsid w:val="00FE69C1"/>
    <w:rsid w:val="00FF03ED"/>
    <w:rsid w:val="00FF0FDC"/>
    <w:rsid w:val="00FF3997"/>
    <w:rsid w:val="00FF3FEA"/>
    <w:rsid w:val="00FF4BF2"/>
    <w:rsid w:val="00FF4E39"/>
    <w:rsid w:val="00FF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E59B54"/>
  <w15:docId w15:val="{D0DF9765-BDA7-478C-8EFE-4A68B6664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720"/>
    <w:pPr>
      <w:jc w:val="both"/>
    </w:pPr>
    <w:rPr>
      <w:rFonts w:ascii="Arial" w:eastAsia="Times New Roman" w:hAnsi="Arial"/>
      <w:spacing w:val="-5"/>
      <w:lang w:eastAsia="en-US"/>
    </w:rPr>
  </w:style>
  <w:style w:type="paragraph" w:styleId="Ttulo1">
    <w:name w:val="heading 1"/>
    <w:basedOn w:val="Ttulo-base"/>
    <w:next w:val="Textoindependiente"/>
    <w:qFormat/>
    <w:rsid w:val="00645720"/>
    <w:pPr>
      <w:spacing w:after="220"/>
      <w:jc w:val="left"/>
      <w:outlineLvl w:val="0"/>
    </w:pPr>
  </w:style>
  <w:style w:type="paragraph" w:styleId="Ttulo2">
    <w:name w:val="heading 2"/>
    <w:basedOn w:val="Ttulo-base"/>
    <w:next w:val="Textoindependiente"/>
    <w:qFormat/>
    <w:rsid w:val="00645720"/>
    <w:pPr>
      <w:jc w:val="left"/>
      <w:outlineLvl w:val="1"/>
    </w:pPr>
    <w:rPr>
      <w:sz w:val="18"/>
    </w:rPr>
  </w:style>
  <w:style w:type="paragraph" w:styleId="Ttulo3">
    <w:name w:val="heading 3"/>
    <w:basedOn w:val="Ttulo-base"/>
    <w:next w:val="Textoindependiente"/>
    <w:link w:val="Ttulo3Car"/>
    <w:qFormat/>
    <w:rsid w:val="00645720"/>
    <w:pPr>
      <w:spacing w:after="220"/>
      <w:jc w:val="left"/>
      <w:outlineLvl w:val="2"/>
    </w:pPr>
    <w:rPr>
      <w:rFonts w:ascii="Arial" w:hAnsi="Arial"/>
      <w:sz w:val="22"/>
    </w:rPr>
  </w:style>
  <w:style w:type="paragraph" w:styleId="Ttulo4">
    <w:name w:val="heading 4"/>
    <w:basedOn w:val="Ttulo-base"/>
    <w:next w:val="Textoindependiente"/>
    <w:qFormat/>
    <w:rsid w:val="00645720"/>
    <w:pPr>
      <w:ind w:left="360"/>
      <w:outlineLvl w:val="3"/>
    </w:pPr>
    <w:rPr>
      <w:spacing w:val="-5"/>
      <w:sz w:val="18"/>
    </w:rPr>
  </w:style>
  <w:style w:type="paragraph" w:styleId="Ttulo5">
    <w:name w:val="heading 5"/>
    <w:basedOn w:val="Ttulo-base"/>
    <w:next w:val="Textoindependiente"/>
    <w:qFormat/>
    <w:rsid w:val="00645720"/>
    <w:pPr>
      <w:ind w:left="720"/>
      <w:outlineLvl w:val="4"/>
    </w:pPr>
    <w:rPr>
      <w:spacing w:val="-5"/>
      <w:sz w:val="18"/>
    </w:rPr>
  </w:style>
  <w:style w:type="paragraph" w:styleId="Ttulo6">
    <w:name w:val="heading 6"/>
    <w:basedOn w:val="Ttulo-base"/>
    <w:next w:val="Textoindependiente"/>
    <w:qFormat/>
    <w:rsid w:val="00645720"/>
    <w:pPr>
      <w:ind w:left="1080"/>
      <w:outlineLvl w:val="5"/>
    </w:pPr>
    <w:rPr>
      <w:spacing w:val="-5"/>
      <w:sz w:val="18"/>
    </w:rPr>
  </w:style>
  <w:style w:type="paragraph" w:styleId="Ttulo7">
    <w:name w:val="heading 7"/>
    <w:basedOn w:val="Normal"/>
    <w:next w:val="Normal"/>
    <w:qFormat/>
    <w:rsid w:val="00645720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qFormat/>
    <w:rsid w:val="00645720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qFormat/>
    <w:rsid w:val="00645720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neadeatencin">
    <w:name w:val="Línea de atención"/>
    <w:basedOn w:val="Normal"/>
    <w:next w:val="Saludo"/>
    <w:rsid w:val="00645720"/>
    <w:pPr>
      <w:spacing w:before="220" w:after="220" w:line="220" w:lineRule="atLeast"/>
    </w:pPr>
  </w:style>
  <w:style w:type="paragraph" w:styleId="Saludo">
    <w:name w:val="Salutation"/>
    <w:basedOn w:val="Normal"/>
    <w:next w:val="Lneadeasunto"/>
    <w:semiHidden/>
    <w:rsid w:val="00645720"/>
    <w:pPr>
      <w:spacing w:before="220" w:after="220" w:line="220" w:lineRule="atLeast"/>
      <w:jc w:val="left"/>
    </w:pPr>
  </w:style>
  <w:style w:type="paragraph" w:styleId="Textoindependiente">
    <w:name w:val="Body Text"/>
    <w:basedOn w:val="Normal"/>
    <w:link w:val="TextoindependienteCar"/>
    <w:semiHidden/>
    <w:rsid w:val="00645720"/>
    <w:pPr>
      <w:spacing w:after="220" w:line="220" w:lineRule="atLeast"/>
    </w:pPr>
  </w:style>
  <w:style w:type="paragraph" w:customStyle="1" w:styleId="ListaCC">
    <w:name w:val="Lista CC."/>
    <w:basedOn w:val="Normal"/>
    <w:rsid w:val="00645720"/>
    <w:pPr>
      <w:keepLines/>
      <w:spacing w:line="220" w:lineRule="atLeast"/>
      <w:ind w:left="360" w:hanging="360"/>
    </w:pPr>
  </w:style>
  <w:style w:type="paragraph" w:styleId="Cierre">
    <w:name w:val="Closing"/>
    <w:basedOn w:val="Normal"/>
    <w:next w:val="Firma"/>
    <w:semiHidden/>
    <w:rsid w:val="00645720"/>
    <w:pPr>
      <w:keepNext/>
      <w:spacing w:after="60" w:line="220" w:lineRule="atLeast"/>
    </w:pPr>
  </w:style>
  <w:style w:type="paragraph" w:styleId="Firma">
    <w:name w:val="Signature"/>
    <w:basedOn w:val="Normal"/>
    <w:next w:val="Firmapuesto"/>
    <w:semiHidden/>
    <w:rsid w:val="00645720"/>
    <w:pPr>
      <w:keepNext/>
      <w:spacing w:before="880" w:line="220" w:lineRule="atLeast"/>
      <w:jc w:val="left"/>
    </w:pPr>
  </w:style>
  <w:style w:type="paragraph" w:customStyle="1" w:styleId="Organizacin">
    <w:name w:val="Organización"/>
    <w:basedOn w:val="Normal"/>
    <w:rsid w:val="00645720"/>
    <w:pPr>
      <w:framePr w:w="3845" w:h="1584" w:hSpace="187" w:vSpace="187" w:wrap="notBeside" w:vAnchor="page" w:hAnchor="margin" w:y="894" w:anchorLock="1"/>
      <w:spacing w:line="280" w:lineRule="atLeast"/>
    </w:pPr>
    <w:rPr>
      <w:rFonts w:ascii="Arial Black" w:hAnsi="Arial Black"/>
      <w:spacing w:val="-25"/>
      <w:sz w:val="32"/>
    </w:rPr>
  </w:style>
  <w:style w:type="paragraph" w:styleId="Fecha">
    <w:name w:val="Date"/>
    <w:basedOn w:val="Normal"/>
    <w:next w:val="Nombredireccininterior"/>
    <w:semiHidden/>
    <w:rsid w:val="00645720"/>
    <w:pPr>
      <w:spacing w:after="220" w:line="220" w:lineRule="atLeast"/>
    </w:pPr>
  </w:style>
  <w:style w:type="character" w:styleId="nfasis">
    <w:name w:val="Emphasis"/>
    <w:qFormat/>
    <w:rsid w:val="00645720"/>
    <w:rPr>
      <w:rFonts w:ascii="Arial Black" w:hAnsi="Arial Black"/>
      <w:sz w:val="18"/>
      <w:lang w:bidi="ar-SA"/>
    </w:rPr>
  </w:style>
  <w:style w:type="paragraph" w:customStyle="1" w:styleId="Documentoadjunto">
    <w:name w:val="Documento adjunto"/>
    <w:basedOn w:val="Normal"/>
    <w:next w:val="ListaCC"/>
    <w:rsid w:val="00645720"/>
    <w:pPr>
      <w:keepNext/>
      <w:keepLines/>
      <w:spacing w:after="220" w:line="220" w:lineRule="atLeast"/>
    </w:pPr>
  </w:style>
  <w:style w:type="paragraph" w:customStyle="1" w:styleId="Ttulo-base">
    <w:name w:val="Título - base"/>
    <w:basedOn w:val="Normal"/>
    <w:next w:val="Textoindependiente"/>
    <w:rsid w:val="00645720"/>
    <w:pPr>
      <w:keepNext/>
      <w:keepLines/>
      <w:spacing w:line="220" w:lineRule="atLeast"/>
    </w:pPr>
    <w:rPr>
      <w:rFonts w:ascii="Arial Black" w:hAnsi="Arial Black"/>
      <w:spacing w:val="-10"/>
      <w:kern w:val="20"/>
    </w:rPr>
  </w:style>
  <w:style w:type="paragraph" w:customStyle="1" w:styleId="Direccininterior">
    <w:name w:val="Dirección interior"/>
    <w:basedOn w:val="Normal"/>
    <w:rsid w:val="00645720"/>
    <w:pPr>
      <w:spacing w:line="220" w:lineRule="atLeast"/>
    </w:pPr>
  </w:style>
  <w:style w:type="paragraph" w:customStyle="1" w:styleId="Nombredireccininterior">
    <w:name w:val="Nombre dirección interior"/>
    <w:basedOn w:val="Direccininterior"/>
    <w:next w:val="Direccininterior"/>
    <w:rsid w:val="00645720"/>
    <w:pPr>
      <w:spacing w:before="220"/>
    </w:pPr>
  </w:style>
  <w:style w:type="paragraph" w:customStyle="1" w:styleId="Instruccionesdecorreo">
    <w:name w:val="Instrucciones de correo"/>
    <w:basedOn w:val="Normal"/>
    <w:next w:val="Nombredireccininterior"/>
    <w:rsid w:val="00645720"/>
    <w:pPr>
      <w:spacing w:after="220" w:line="220" w:lineRule="atLeast"/>
    </w:pPr>
    <w:rPr>
      <w:caps/>
    </w:rPr>
  </w:style>
  <w:style w:type="paragraph" w:customStyle="1" w:styleId="Inicialesdereferencia">
    <w:name w:val="Iniciales de referencia"/>
    <w:basedOn w:val="Normal"/>
    <w:next w:val="Documentoadjunto"/>
    <w:rsid w:val="00645720"/>
    <w:pPr>
      <w:keepNext/>
      <w:keepLines/>
      <w:spacing w:before="220" w:line="220" w:lineRule="atLeast"/>
    </w:pPr>
  </w:style>
  <w:style w:type="paragraph" w:customStyle="1" w:styleId="Lneadereferencia">
    <w:name w:val="Línea de referencia"/>
    <w:basedOn w:val="Normal"/>
    <w:next w:val="Instruccionesdecorreo"/>
    <w:rsid w:val="00645720"/>
    <w:pPr>
      <w:spacing w:after="220" w:line="220" w:lineRule="atLeast"/>
      <w:jc w:val="left"/>
    </w:pPr>
  </w:style>
  <w:style w:type="paragraph" w:customStyle="1" w:styleId="Remite">
    <w:name w:val="Remite"/>
    <w:basedOn w:val="Normal"/>
    <w:rsid w:val="00645720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  <w:jc w:val="left"/>
    </w:pPr>
    <w:rPr>
      <w:spacing w:val="0"/>
      <w:sz w:val="14"/>
    </w:rPr>
  </w:style>
  <w:style w:type="paragraph" w:customStyle="1" w:styleId="Firmaorganizacin">
    <w:name w:val="Firma organización"/>
    <w:basedOn w:val="Firma"/>
    <w:next w:val="Inicialesdereferencia"/>
    <w:rsid w:val="00645720"/>
    <w:pPr>
      <w:spacing w:before="0"/>
    </w:pPr>
  </w:style>
  <w:style w:type="paragraph" w:customStyle="1" w:styleId="Firmapuesto">
    <w:name w:val="Firma puesto"/>
    <w:basedOn w:val="Firma"/>
    <w:next w:val="Firmaorganizacin"/>
    <w:rsid w:val="00645720"/>
    <w:pPr>
      <w:spacing w:before="0"/>
    </w:pPr>
  </w:style>
  <w:style w:type="character" w:customStyle="1" w:styleId="Eslogan">
    <w:name w:val="Eslogan"/>
    <w:basedOn w:val="Fuentedeprrafopredeter"/>
    <w:rsid w:val="00645720"/>
    <w:rPr>
      <w:rFonts w:ascii="Arial Black" w:hAnsi="Arial Black"/>
      <w:sz w:val="18"/>
    </w:rPr>
  </w:style>
  <w:style w:type="paragraph" w:customStyle="1" w:styleId="Lneadeasunto">
    <w:name w:val="Línea de asunto"/>
    <w:basedOn w:val="Normal"/>
    <w:next w:val="Textoindependiente"/>
    <w:rsid w:val="00645720"/>
    <w:pPr>
      <w:spacing w:after="220" w:line="220" w:lineRule="atLeast"/>
      <w:jc w:val="left"/>
    </w:pPr>
    <w:rPr>
      <w:rFonts w:ascii="Arial Black" w:hAnsi="Arial Black"/>
      <w:spacing w:val="-10"/>
    </w:rPr>
  </w:style>
  <w:style w:type="paragraph" w:styleId="Encabezado">
    <w:name w:val="header"/>
    <w:aliases w:val="h,h8,h9,h10,h18,encabezado,Encabezado1"/>
    <w:basedOn w:val="Normal"/>
    <w:link w:val="EncabezadoCar"/>
    <w:uiPriority w:val="99"/>
    <w:rsid w:val="00645720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uiPriority w:val="99"/>
    <w:rsid w:val="00645720"/>
    <w:pPr>
      <w:tabs>
        <w:tab w:val="center" w:pos="4320"/>
        <w:tab w:val="right" w:pos="8640"/>
      </w:tabs>
    </w:pPr>
  </w:style>
  <w:style w:type="paragraph" w:styleId="Lista">
    <w:name w:val="List"/>
    <w:basedOn w:val="Textoindependiente"/>
    <w:semiHidden/>
    <w:rsid w:val="00645720"/>
    <w:pPr>
      <w:ind w:left="360" w:hanging="360"/>
    </w:pPr>
  </w:style>
  <w:style w:type="paragraph" w:styleId="Listaconvietas">
    <w:name w:val="List Bullet"/>
    <w:basedOn w:val="Lista"/>
    <w:autoRedefine/>
    <w:semiHidden/>
    <w:rsid w:val="00645720"/>
    <w:pPr>
      <w:numPr>
        <w:numId w:val="3"/>
      </w:numPr>
    </w:pPr>
  </w:style>
  <w:style w:type="paragraph" w:styleId="Listaconnmeros">
    <w:name w:val="List Number"/>
    <w:basedOn w:val="Textoindependiente"/>
    <w:semiHidden/>
    <w:rsid w:val="00645720"/>
    <w:pPr>
      <w:numPr>
        <w:numId w:val="4"/>
      </w:numPr>
    </w:pPr>
  </w:style>
  <w:style w:type="character" w:styleId="AcrnimoHTML">
    <w:name w:val="HTML Acronym"/>
    <w:basedOn w:val="Fuentedeprrafopredeter"/>
    <w:semiHidden/>
    <w:rsid w:val="00645720"/>
  </w:style>
  <w:style w:type="character" w:styleId="CitaHTML">
    <w:name w:val="HTML Cite"/>
    <w:basedOn w:val="Fuentedeprrafopredeter"/>
    <w:semiHidden/>
    <w:rsid w:val="00645720"/>
    <w:rPr>
      <w:i/>
      <w:iCs/>
    </w:rPr>
  </w:style>
  <w:style w:type="character" w:styleId="CdigoHTML">
    <w:name w:val="HTML Code"/>
    <w:basedOn w:val="Fuentedeprrafopredeter"/>
    <w:semiHidden/>
    <w:rsid w:val="00645720"/>
    <w:rPr>
      <w:rFonts w:ascii="Courier New" w:hAnsi="Courier New"/>
      <w:sz w:val="20"/>
      <w:szCs w:val="20"/>
    </w:rPr>
  </w:style>
  <w:style w:type="paragraph" w:styleId="Continuarlista">
    <w:name w:val="List Continue"/>
    <w:basedOn w:val="Normal"/>
    <w:semiHidden/>
    <w:rsid w:val="00645720"/>
    <w:pPr>
      <w:spacing w:after="120"/>
      <w:ind w:left="283"/>
    </w:pPr>
  </w:style>
  <w:style w:type="paragraph" w:styleId="Continuarlista2">
    <w:name w:val="List Continue 2"/>
    <w:basedOn w:val="Normal"/>
    <w:semiHidden/>
    <w:rsid w:val="00645720"/>
    <w:pPr>
      <w:spacing w:after="120"/>
      <w:ind w:left="566"/>
    </w:pPr>
  </w:style>
  <w:style w:type="paragraph" w:styleId="Continuarlista3">
    <w:name w:val="List Continue 3"/>
    <w:basedOn w:val="Normal"/>
    <w:semiHidden/>
    <w:rsid w:val="00645720"/>
    <w:pPr>
      <w:spacing w:after="120"/>
      <w:ind w:left="849"/>
    </w:pPr>
  </w:style>
  <w:style w:type="paragraph" w:styleId="Continuarlista4">
    <w:name w:val="List Continue 4"/>
    <w:basedOn w:val="Normal"/>
    <w:semiHidden/>
    <w:rsid w:val="00645720"/>
    <w:pPr>
      <w:spacing w:after="120"/>
      <w:ind w:left="1132"/>
    </w:pPr>
  </w:style>
  <w:style w:type="paragraph" w:styleId="Continuarlista5">
    <w:name w:val="List Continue 5"/>
    <w:basedOn w:val="Normal"/>
    <w:semiHidden/>
    <w:rsid w:val="00645720"/>
    <w:pPr>
      <w:spacing w:after="120"/>
      <w:ind w:left="1415"/>
    </w:pPr>
  </w:style>
  <w:style w:type="character" w:styleId="DefinicinHTML">
    <w:name w:val="HTML Definition"/>
    <w:basedOn w:val="Fuentedeprrafopredeter"/>
    <w:semiHidden/>
    <w:rsid w:val="00645720"/>
    <w:rPr>
      <w:i/>
      <w:iCs/>
    </w:rPr>
  </w:style>
  <w:style w:type="paragraph" w:styleId="DireccinHTML">
    <w:name w:val="HTML Address"/>
    <w:basedOn w:val="Normal"/>
    <w:link w:val="DireccinHTMLCar"/>
    <w:semiHidden/>
    <w:rsid w:val="00645720"/>
    <w:rPr>
      <w:i/>
      <w:iCs/>
    </w:rPr>
  </w:style>
  <w:style w:type="paragraph" w:styleId="Direccinsobre">
    <w:name w:val="envelope address"/>
    <w:basedOn w:val="Normal"/>
    <w:semiHidden/>
    <w:rsid w:val="00645720"/>
    <w:pPr>
      <w:framePr w:w="7920" w:h="1980" w:hRule="exact" w:hSpace="141" w:wrap="auto" w:hAnchor="page" w:xAlign="center" w:yAlign="bottom"/>
      <w:ind w:left="2880"/>
    </w:pPr>
    <w:rPr>
      <w:rFonts w:cs="Arial"/>
      <w:sz w:val="24"/>
      <w:szCs w:val="24"/>
    </w:rPr>
  </w:style>
  <w:style w:type="character" w:styleId="EjemplodeHTML">
    <w:name w:val="HTML Sample"/>
    <w:basedOn w:val="Fuentedeprrafopredeter"/>
    <w:semiHidden/>
    <w:rsid w:val="00645720"/>
    <w:rPr>
      <w:rFonts w:ascii="Courier New" w:hAnsi="Courier New"/>
    </w:rPr>
  </w:style>
  <w:style w:type="paragraph" w:styleId="Encabezadodelista">
    <w:name w:val="toa heading"/>
    <w:basedOn w:val="Normal"/>
    <w:next w:val="Normal"/>
    <w:semiHidden/>
    <w:rsid w:val="00645720"/>
    <w:pPr>
      <w:spacing w:before="120"/>
    </w:pPr>
    <w:rPr>
      <w:rFonts w:cs="Arial"/>
      <w:b/>
      <w:bCs/>
      <w:sz w:val="24"/>
      <w:szCs w:val="24"/>
    </w:rPr>
  </w:style>
  <w:style w:type="paragraph" w:styleId="Encabezadodemensaje">
    <w:name w:val="Message Header"/>
    <w:basedOn w:val="Normal"/>
    <w:semiHidden/>
    <w:rsid w:val="006457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Encabezadodenota">
    <w:name w:val="Note Heading"/>
    <w:basedOn w:val="Normal"/>
    <w:next w:val="Normal"/>
    <w:semiHidden/>
    <w:rsid w:val="00645720"/>
  </w:style>
  <w:style w:type="paragraph" w:styleId="Descripcin">
    <w:name w:val="caption"/>
    <w:basedOn w:val="Normal"/>
    <w:next w:val="Normal"/>
    <w:qFormat/>
    <w:rsid w:val="00645720"/>
    <w:pPr>
      <w:spacing w:before="120" w:after="120"/>
    </w:pPr>
    <w:rPr>
      <w:b/>
      <w:bCs/>
    </w:rPr>
  </w:style>
  <w:style w:type="paragraph" w:styleId="Firmadecorreoelectrnico">
    <w:name w:val="E-mail Signature"/>
    <w:basedOn w:val="Normal"/>
    <w:semiHidden/>
    <w:rsid w:val="00645720"/>
  </w:style>
  <w:style w:type="character" w:styleId="Hipervnculo">
    <w:name w:val="Hyperlink"/>
    <w:basedOn w:val="Fuentedeprrafopredeter"/>
    <w:semiHidden/>
    <w:rsid w:val="00645720"/>
    <w:rPr>
      <w:color w:val="0000FF"/>
      <w:u w:val="single"/>
    </w:rPr>
  </w:style>
  <w:style w:type="character" w:styleId="Hipervnculovisitado">
    <w:name w:val="FollowedHyperlink"/>
    <w:basedOn w:val="Fuentedeprrafopredeter"/>
    <w:semiHidden/>
    <w:rsid w:val="00645720"/>
    <w:rPr>
      <w:color w:val="800080"/>
      <w:u w:val="single"/>
    </w:rPr>
  </w:style>
  <w:style w:type="paragraph" w:styleId="HTMLconformatoprevio">
    <w:name w:val="HTML Preformatted"/>
    <w:basedOn w:val="Normal"/>
    <w:semiHidden/>
    <w:rsid w:val="00645720"/>
    <w:rPr>
      <w:rFonts w:ascii="Courier New" w:hAnsi="Courier New" w:cs="Courier New"/>
    </w:rPr>
  </w:style>
  <w:style w:type="paragraph" w:styleId="ndice1">
    <w:name w:val="index 1"/>
    <w:basedOn w:val="Normal"/>
    <w:next w:val="Normal"/>
    <w:autoRedefine/>
    <w:semiHidden/>
    <w:rsid w:val="00645720"/>
    <w:pPr>
      <w:ind w:left="200" w:hanging="200"/>
    </w:pPr>
  </w:style>
  <w:style w:type="paragraph" w:styleId="ndice2">
    <w:name w:val="index 2"/>
    <w:basedOn w:val="Normal"/>
    <w:next w:val="Normal"/>
    <w:autoRedefine/>
    <w:semiHidden/>
    <w:rsid w:val="00645720"/>
    <w:pPr>
      <w:ind w:left="400" w:hanging="200"/>
    </w:pPr>
  </w:style>
  <w:style w:type="paragraph" w:styleId="ndice3">
    <w:name w:val="index 3"/>
    <w:basedOn w:val="Normal"/>
    <w:next w:val="Normal"/>
    <w:autoRedefine/>
    <w:semiHidden/>
    <w:rsid w:val="00645720"/>
    <w:pPr>
      <w:ind w:left="600" w:hanging="200"/>
    </w:pPr>
  </w:style>
  <w:style w:type="paragraph" w:styleId="ndice4">
    <w:name w:val="index 4"/>
    <w:basedOn w:val="Normal"/>
    <w:next w:val="Normal"/>
    <w:autoRedefine/>
    <w:semiHidden/>
    <w:rsid w:val="00645720"/>
    <w:pPr>
      <w:ind w:left="800" w:hanging="200"/>
    </w:pPr>
  </w:style>
  <w:style w:type="paragraph" w:styleId="ndice5">
    <w:name w:val="index 5"/>
    <w:basedOn w:val="Normal"/>
    <w:next w:val="Normal"/>
    <w:autoRedefine/>
    <w:semiHidden/>
    <w:rsid w:val="00645720"/>
    <w:pPr>
      <w:ind w:left="1000" w:hanging="200"/>
    </w:pPr>
  </w:style>
  <w:style w:type="paragraph" w:styleId="ndice6">
    <w:name w:val="index 6"/>
    <w:basedOn w:val="Normal"/>
    <w:next w:val="Normal"/>
    <w:autoRedefine/>
    <w:semiHidden/>
    <w:rsid w:val="00645720"/>
    <w:pPr>
      <w:ind w:left="1200" w:hanging="200"/>
    </w:pPr>
  </w:style>
  <w:style w:type="paragraph" w:styleId="ndice7">
    <w:name w:val="index 7"/>
    <w:basedOn w:val="Normal"/>
    <w:next w:val="Normal"/>
    <w:autoRedefine/>
    <w:semiHidden/>
    <w:rsid w:val="00645720"/>
    <w:pPr>
      <w:ind w:left="1400" w:hanging="200"/>
    </w:pPr>
  </w:style>
  <w:style w:type="paragraph" w:styleId="ndice8">
    <w:name w:val="index 8"/>
    <w:basedOn w:val="Normal"/>
    <w:next w:val="Normal"/>
    <w:autoRedefine/>
    <w:semiHidden/>
    <w:rsid w:val="00645720"/>
    <w:pPr>
      <w:ind w:left="1600" w:hanging="200"/>
    </w:pPr>
  </w:style>
  <w:style w:type="paragraph" w:styleId="ndice9">
    <w:name w:val="index 9"/>
    <w:basedOn w:val="Normal"/>
    <w:next w:val="Normal"/>
    <w:autoRedefine/>
    <w:semiHidden/>
    <w:rsid w:val="00645720"/>
    <w:pPr>
      <w:ind w:left="1800" w:hanging="200"/>
    </w:pPr>
  </w:style>
  <w:style w:type="paragraph" w:styleId="Lista2">
    <w:name w:val="List 2"/>
    <w:basedOn w:val="Normal"/>
    <w:semiHidden/>
    <w:rsid w:val="00645720"/>
    <w:pPr>
      <w:ind w:left="566" w:hanging="283"/>
    </w:pPr>
  </w:style>
  <w:style w:type="paragraph" w:styleId="Lista3">
    <w:name w:val="List 3"/>
    <w:basedOn w:val="Normal"/>
    <w:semiHidden/>
    <w:rsid w:val="00645720"/>
    <w:pPr>
      <w:ind w:left="849" w:hanging="283"/>
    </w:pPr>
  </w:style>
  <w:style w:type="paragraph" w:styleId="Lista4">
    <w:name w:val="List 4"/>
    <w:basedOn w:val="Normal"/>
    <w:semiHidden/>
    <w:rsid w:val="00645720"/>
    <w:pPr>
      <w:ind w:left="1132" w:hanging="283"/>
    </w:pPr>
  </w:style>
  <w:style w:type="paragraph" w:styleId="Lista5">
    <w:name w:val="List 5"/>
    <w:basedOn w:val="Normal"/>
    <w:semiHidden/>
    <w:rsid w:val="00645720"/>
    <w:pPr>
      <w:ind w:left="1415" w:hanging="283"/>
    </w:pPr>
  </w:style>
  <w:style w:type="paragraph" w:styleId="Listaconnmeros2">
    <w:name w:val="List Number 2"/>
    <w:basedOn w:val="Normal"/>
    <w:semiHidden/>
    <w:rsid w:val="00645720"/>
    <w:pPr>
      <w:numPr>
        <w:numId w:val="5"/>
      </w:numPr>
    </w:pPr>
  </w:style>
  <w:style w:type="paragraph" w:styleId="Listaconnmeros3">
    <w:name w:val="List Number 3"/>
    <w:basedOn w:val="Normal"/>
    <w:semiHidden/>
    <w:rsid w:val="00645720"/>
    <w:pPr>
      <w:numPr>
        <w:numId w:val="6"/>
      </w:numPr>
    </w:pPr>
  </w:style>
  <w:style w:type="paragraph" w:styleId="Listaconnmeros4">
    <w:name w:val="List Number 4"/>
    <w:basedOn w:val="Normal"/>
    <w:semiHidden/>
    <w:rsid w:val="00645720"/>
    <w:pPr>
      <w:numPr>
        <w:numId w:val="7"/>
      </w:numPr>
    </w:pPr>
  </w:style>
  <w:style w:type="paragraph" w:styleId="Listaconnmeros5">
    <w:name w:val="List Number 5"/>
    <w:basedOn w:val="Normal"/>
    <w:semiHidden/>
    <w:rsid w:val="00645720"/>
    <w:pPr>
      <w:numPr>
        <w:numId w:val="8"/>
      </w:numPr>
    </w:pPr>
  </w:style>
  <w:style w:type="paragraph" w:styleId="Listaconvietas2">
    <w:name w:val="List Bullet 2"/>
    <w:basedOn w:val="Normal"/>
    <w:autoRedefine/>
    <w:semiHidden/>
    <w:rsid w:val="00645720"/>
    <w:pPr>
      <w:numPr>
        <w:numId w:val="9"/>
      </w:numPr>
    </w:pPr>
  </w:style>
  <w:style w:type="paragraph" w:styleId="Listaconvietas3">
    <w:name w:val="List Bullet 3"/>
    <w:basedOn w:val="Normal"/>
    <w:autoRedefine/>
    <w:semiHidden/>
    <w:rsid w:val="00645720"/>
    <w:pPr>
      <w:numPr>
        <w:numId w:val="10"/>
      </w:numPr>
    </w:pPr>
  </w:style>
  <w:style w:type="paragraph" w:styleId="Listaconvietas4">
    <w:name w:val="List Bullet 4"/>
    <w:basedOn w:val="Normal"/>
    <w:autoRedefine/>
    <w:semiHidden/>
    <w:rsid w:val="00645720"/>
    <w:pPr>
      <w:numPr>
        <w:numId w:val="11"/>
      </w:numPr>
    </w:pPr>
  </w:style>
  <w:style w:type="paragraph" w:styleId="Listaconvietas5">
    <w:name w:val="List Bullet 5"/>
    <w:basedOn w:val="Normal"/>
    <w:autoRedefine/>
    <w:semiHidden/>
    <w:rsid w:val="00645720"/>
    <w:pPr>
      <w:numPr>
        <w:numId w:val="12"/>
      </w:numPr>
    </w:pPr>
  </w:style>
  <w:style w:type="paragraph" w:styleId="Mapadeldocumento">
    <w:name w:val="Document Map"/>
    <w:basedOn w:val="Normal"/>
    <w:semiHidden/>
    <w:rsid w:val="00645720"/>
    <w:pPr>
      <w:shd w:val="clear" w:color="auto" w:fill="000080"/>
    </w:pPr>
    <w:rPr>
      <w:rFonts w:ascii="Tahoma" w:hAnsi="Tahoma" w:cs="Tahoma"/>
    </w:rPr>
  </w:style>
  <w:style w:type="character" w:styleId="MquinadeescribirHTML">
    <w:name w:val="HTML Typewriter"/>
    <w:basedOn w:val="Fuentedeprrafopredeter"/>
    <w:semiHidden/>
    <w:rsid w:val="00645720"/>
    <w:rPr>
      <w:rFonts w:ascii="Courier New" w:hAnsi="Courier New"/>
      <w:sz w:val="20"/>
      <w:szCs w:val="20"/>
    </w:rPr>
  </w:style>
  <w:style w:type="paragraph" w:styleId="NormalWeb">
    <w:name w:val="Normal (Web)"/>
    <w:basedOn w:val="Normal"/>
    <w:uiPriority w:val="99"/>
    <w:semiHidden/>
    <w:rsid w:val="00645720"/>
    <w:rPr>
      <w:rFonts w:ascii="Times New Roman" w:hAnsi="Times New Roman"/>
      <w:sz w:val="24"/>
      <w:szCs w:val="24"/>
    </w:rPr>
  </w:style>
  <w:style w:type="character" w:styleId="Nmerodelnea">
    <w:name w:val="line number"/>
    <w:basedOn w:val="Fuentedeprrafopredeter"/>
    <w:semiHidden/>
    <w:rsid w:val="00645720"/>
  </w:style>
  <w:style w:type="character" w:styleId="Nmerodepgina">
    <w:name w:val="page number"/>
    <w:basedOn w:val="Fuentedeprrafopredeter"/>
    <w:semiHidden/>
    <w:rsid w:val="00645720"/>
  </w:style>
  <w:style w:type="character" w:styleId="Refdecomentario">
    <w:name w:val="annotation reference"/>
    <w:basedOn w:val="Fuentedeprrafopredeter"/>
    <w:semiHidden/>
    <w:rsid w:val="00645720"/>
    <w:rPr>
      <w:sz w:val="16"/>
      <w:szCs w:val="16"/>
    </w:rPr>
  </w:style>
  <w:style w:type="character" w:styleId="Refdenotaalfinal">
    <w:name w:val="endnote reference"/>
    <w:basedOn w:val="Fuentedeprrafopredeter"/>
    <w:semiHidden/>
    <w:rsid w:val="00645720"/>
    <w:rPr>
      <w:vertAlign w:val="superscript"/>
    </w:rPr>
  </w:style>
  <w:style w:type="character" w:styleId="Refdenotaalpie">
    <w:name w:val="footnote reference"/>
    <w:basedOn w:val="Fuentedeprrafopredeter"/>
    <w:semiHidden/>
    <w:rsid w:val="00645720"/>
    <w:rPr>
      <w:vertAlign w:val="superscript"/>
    </w:rPr>
  </w:style>
  <w:style w:type="paragraph" w:styleId="Remitedesobre">
    <w:name w:val="envelope return"/>
    <w:basedOn w:val="Normal"/>
    <w:semiHidden/>
    <w:rsid w:val="00645720"/>
    <w:rPr>
      <w:rFonts w:cs="Arial"/>
    </w:rPr>
  </w:style>
  <w:style w:type="paragraph" w:styleId="Sangra2detindependiente">
    <w:name w:val="Body Text Indent 2"/>
    <w:basedOn w:val="Normal"/>
    <w:semiHidden/>
    <w:rsid w:val="00645720"/>
    <w:pPr>
      <w:spacing w:after="120" w:line="480" w:lineRule="auto"/>
      <w:ind w:left="283"/>
    </w:pPr>
  </w:style>
  <w:style w:type="paragraph" w:styleId="Sangra3detindependiente">
    <w:name w:val="Body Text Indent 3"/>
    <w:basedOn w:val="Normal"/>
    <w:semiHidden/>
    <w:rsid w:val="00645720"/>
    <w:pPr>
      <w:spacing w:after="120"/>
      <w:ind w:left="283"/>
    </w:pPr>
    <w:rPr>
      <w:sz w:val="16"/>
      <w:szCs w:val="16"/>
    </w:rPr>
  </w:style>
  <w:style w:type="paragraph" w:styleId="Sangradetextonormal">
    <w:name w:val="Body Text Indent"/>
    <w:basedOn w:val="Normal"/>
    <w:semiHidden/>
    <w:rsid w:val="00645720"/>
    <w:pPr>
      <w:spacing w:after="120"/>
      <w:ind w:left="283"/>
    </w:pPr>
  </w:style>
  <w:style w:type="paragraph" w:styleId="Sangranormal">
    <w:name w:val="Normal Indent"/>
    <w:basedOn w:val="Normal"/>
    <w:semiHidden/>
    <w:rsid w:val="00645720"/>
    <w:pPr>
      <w:ind w:left="708"/>
    </w:pPr>
  </w:style>
  <w:style w:type="paragraph" w:styleId="Subttulo">
    <w:name w:val="Subtitle"/>
    <w:basedOn w:val="Normal"/>
    <w:qFormat/>
    <w:rsid w:val="00645720"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Tabladeilustraciones">
    <w:name w:val="table of figures"/>
    <w:basedOn w:val="Normal"/>
    <w:next w:val="Normal"/>
    <w:semiHidden/>
    <w:rsid w:val="00645720"/>
    <w:pPr>
      <w:ind w:left="400" w:hanging="400"/>
    </w:pPr>
  </w:style>
  <w:style w:type="paragraph" w:styleId="TDC1">
    <w:name w:val="toc 1"/>
    <w:basedOn w:val="Normal"/>
    <w:next w:val="Normal"/>
    <w:autoRedefine/>
    <w:semiHidden/>
    <w:rsid w:val="00645720"/>
  </w:style>
  <w:style w:type="paragraph" w:styleId="TDC2">
    <w:name w:val="toc 2"/>
    <w:basedOn w:val="Normal"/>
    <w:next w:val="Normal"/>
    <w:autoRedefine/>
    <w:semiHidden/>
    <w:rsid w:val="00645720"/>
    <w:pPr>
      <w:ind w:left="200"/>
    </w:pPr>
  </w:style>
  <w:style w:type="paragraph" w:styleId="TDC3">
    <w:name w:val="toc 3"/>
    <w:basedOn w:val="Normal"/>
    <w:next w:val="Normal"/>
    <w:autoRedefine/>
    <w:semiHidden/>
    <w:rsid w:val="00645720"/>
    <w:pPr>
      <w:ind w:left="400"/>
    </w:pPr>
  </w:style>
  <w:style w:type="paragraph" w:styleId="TDC4">
    <w:name w:val="toc 4"/>
    <w:basedOn w:val="Normal"/>
    <w:next w:val="Normal"/>
    <w:autoRedefine/>
    <w:semiHidden/>
    <w:rsid w:val="00645720"/>
    <w:pPr>
      <w:ind w:left="600"/>
    </w:pPr>
  </w:style>
  <w:style w:type="paragraph" w:styleId="TDC5">
    <w:name w:val="toc 5"/>
    <w:basedOn w:val="Normal"/>
    <w:next w:val="Normal"/>
    <w:autoRedefine/>
    <w:semiHidden/>
    <w:rsid w:val="00645720"/>
    <w:pPr>
      <w:ind w:left="800"/>
    </w:pPr>
  </w:style>
  <w:style w:type="paragraph" w:styleId="TDC6">
    <w:name w:val="toc 6"/>
    <w:basedOn w:val="Normal"/>
    <w:next w:val="Normal"/>
    <w:autoRedefine/>
    <w:semiHidden/>
    <w:rsid w:val="00645720"/>
    <w:pPr>
      <w:ind w:left="1000"/>
    </w:pPr>
  </w:style>
  <w:style w:type="paragraph" w:styleId="TDC7">
    <w:name w:val="toc 7"/>
    <w:basedOn w:val="Normal"/>
    <w:next w:val="Normal"/>
    <w:autoRedefine/>
    <w:semiHidden/>
    <w:rsid w:val="00645720"/>
    <w:pPr>
      <w:ind w:left="1200"/>
    </w:pPr>
  </w:style>
  <w:style w:type="paragraph" w:styleId="TDC8">
    <w:name w:val="toc 8"/>
    <w:basedOn w:val="Normal"/>
    <w:next w:val="Normal"/>
    <w:autoRedefine/>
    <w:semiHidden/>
    <w:rsid w:val="00645720"/>
    <w:pPr>
      <w:ind w:left="1400"/>
    </w:pPr>
  </w:style>
  <w:style w:type="paragraph" w:styleId="TDC9">
    <w:name w:val="toc 9"/>
    <w:basedOn w:val="Normal"/>
    <w:next w:val="Normal"/>
    <w:autoRedefine/>
    <w:semiHidden/>
    <w:rsid w:val="00645720"/>
    <w:pPr>
      <w:ind w:left="1600"/>
    </w:pPr>
  </w:style>
  <w:style w:type="character" w:styleId="TecladoHTML">
    <w:name w:val="HTML Keyboard"/>
    <w:basedOn w:val="Fuentedeprrafopredeter"/>
    <w:semiHidden/>
    <w:rsid w:val="00645720"/>
    <w:rPr>
      <w:rFonts w:ascii="Courier New" w:hAnsi="Courier New"/>
      <w:sz w:val="20"/>
      <w:szCs w:val="20"/>
    </w:rPr>
  </w:style>
  <w:style w:type="paragraph" w:styleId="Textocomentario">
    <w:name w:val="annotation text"/>
    <w:basedOn w:val="Normal"/>
    <w:semiHidden/>
    <w:rsid w:val="00645720"/>
  </w:style>
  <w:style w:type="paragraph" w:styleId="Textoconsangra">
    <w:name w:val="table of authorities"/>
    <w:basedOn w:val="Normal"/>
    <w:next w:val="Normal"/>
    <w:semiHidden/>
    <w:rsid w:val="00645720"/>
    <w:pPr>
      <w:ind w:left="200" w:hanging="200"/>
    </w:pPr>
  </w:style>
  <w:style w:type="paragraph" w:styleId="Textodebloque">
    <w:name w:val="Block Text"/>
    <w:basedOn w:val="Normal"/>
    <w:semiHidden/>
    <w:rsid w:val="00645720"/>
    <w:pPr>
      <w:spacing w:after="120"/>
      <w:ind w:left="1440" w:right="1440"/>
    </w:pPr>
  </w:style>
  <w:style w:type="character" w:styleId="Fuerte">
    <w:name w:val="Strong"/>
    <w:basedOn w:val="Fuentedeprrafopredeter"/>
    <w:uiPriority w:val="22"/>
    <w:qFormat/>
    <w:rsid w:val="00645720"/>
    <w:rPr>
      <w:b/>
      <w:bCs/>
    </w:rPr>
  </w:style>
  <w:style w:type="paragraph" w:styleId="Textoindependiente2">
    <w:name w:val="Body Text 2"/>
    <w:basedOn w:val="Normal"/>
    <w:semiHidden/>
    <w:rsid w:val="00645720"/>
    <w:pPr>
      <w:spacing w:after="120" w:line="480" w:lineRule="auto"/>
    </w:pPr>
  </w:style>
  <w:style w:type="paragraph" w:styleId="Textoindependiente3">
    <w:name w:val="Body Text 3"/>
    <w:basedOn w:val="Normal"/>
    <w:semiHidden/>
    <w:rsid w:val="00645720"/>
    <w:pPr>
      <w:spacing w:after="120"/>
    </w:pPr>
    <w:rPr>
      <w:sz w:val="16"/>
      <w:szCs w:val="16"/>
    </w:rPr>
  </w:style>
  <w:style w:type="paragraph" w:styleId="Textoindependienteprimerasangra">
    <w:name w:val="Body Text First Indent"/>
    <w:basedOn w:val="Textoindependiente"/>
    <w:semiHidden/>
    <w:rsid w:val="00645720"/>
    <w:pPr>
      <w:spacing w:after="120" w:line="240" w:lineRule="auto"/>
      <w:ind w:firstLine="210"/>
    </w:pPr>
  </w:style>
  <w:style w:type="paragraph" w:styleId="Textoindependienteprimerasangra2">
    <w:name w:val="Body Text First Indent 2"/>
    <w:basedOn w:val="Sangradetextonormal"/>
    <w:semiHidden/>
    <w:rsid w:val="00645720"/>
    <w:pPr>
      <w:ind w:firstLine="210"/>
    </w:pPr>
  </w:style>
  <w:style w:type="paragraph" w:styleId="Textomacro">
    <w:name w:val="macro"/>
    <w:semiHidden/>
    <w:rsid w:val="006457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eastAsia="Times New Roman" w:hAnsi="Courier New" w:cs="Courier New"/>
      <w:spacing w:val="-5"/>
      <w:lang w:val="es-ES" w:eastAsia="en-US"/>
    </w:rPr>
  </w:style>
  <w:style w:type="paragraph" w:styleId="Textonotaalfinal">
    <w:name w:val="endnote text"/>
    <w:basedOn w:val="Normal"/>
    <w:semiHidden/>
    <w:rsid w:val="00645720"/>
  </w:style>
  <w:style w:type="paragraph" w:styleId="Textonotapie">
    <w:name w:val="footnote text"/>
    <w:basedOn w:val="Normal"/>
    <w:semiHidden/>
    <w:rsid w:val="00645720"/>
  </w:style>
  <w:style w:type="paragraph" w:styleId="Textosinformato">
    <w:name w:val="Plain Text"/>
    <w:basedOn w:val="Normal"/>
    <w:semiHidden/>
    <w:rsid w:val="00645720"/>
    <w:rPr>
      <w:rFonts w:ascii="Courier New" w:hAnsi="Courier New" w:cs="Courier New"/>
    </w:rPr>
  </w:style>
  <w:style w:type="paragraph" w:styleId="Ttulo">
    <w:name w:val="Title"/>
    <w:basedOn w:val="Normal"/>
    <w:qFormat/>
    <w:rsid w:val="0064572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tulodendice">
    <w:name w:val="index heading"/>
    <w:basedOn w:val="Normal"/>
    <w:next w:val="ndice1"/>
    <w:semiHidden/>
    <w:rsid w:val="00645720"/>
    <w:rPr>
      <w:rFonts w:cs="Arial"/>
      <w:b/>
      <w:bCs/>
    </w:rPr>
  </w:style>
  <w:style w:type="character" w:styleId="VariableHTML">
    <w:name w:val="HTML Variable"/>
    <w:basedOn w:val="Fuentedeprrafopredeter"/>
    <w:semiHidden/>
    <w:rsid w:val="00645720"/>
    <w:rPr>
      <w:i/>
      <w:iCs/>
    </w:rPr>
  </w:style>
  <w:style w:type="paragraph" w:customStyle="1" w:styleId="creg">
    <w:name w:val="creg"/>
    <w:basedOn w:val="Normal"/>
    <w:rsid w:val="00645720"/>
    <w:rPr>
      <w:rFonts w:cs="Arial"/>
      <w:spacing w:val="0"/>
      <w:sz w:val="24"/>
      <w:szCs w:val="24"/>
      <w:lang w:eastAsia="es-ES"/>
    </w:rPr>
  </w:style>
  <w:style w:type="paragraph" w:customStyle="1" w:styleId="doctor">
    <w:name w:val="doctor"/>
    <w:basedOn w:val="Textoindependiente"/>
    <w:rsid w:val="00645720"/>
    <w:pPr>
      <w:spacing w:after="0" w:line="240" w:lineRule="auto"/>
    </w:pPr>
    <w:rPr>
      <w:rFonts w:cs="Arial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E1B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B3D"/>
    <w:rPr>
      <w:rFonts w:ascii="Tahoma" w:eastAsia="Times New Roman" w:hAnsi="Tahoma" w:cs="Tahoma"/>
      <w:spacing w:val="-5"/>
      <w:sz w:val="16"/>
      <w:szCs w:val="16"/>
      <w:lang w:eastAsia="en-US"/>
    </w:rPr>
  </w:style>
  <w:style w:type="character" w:customStyle="1" w:styleId="PiedepginaCar">
    <w:name w:val="Pie de página Car"/>
    <w:link w:val="Piedepgina"/>
    <w:uiPriority w:val="99"/>
    <w:rsid w:val="002624C3"/>
    <w:rPr>
      <w:rFonts w:ascii="Arial" w:eastAsia="Times New Roman" w:hAnsi="Arial"/>
      <w:spacing w:val="-5"/>
      <w:lang w:eastAsia="en-US"/>
    </w:rPr>
  </w:style>
  <w:style w:type="paragraph" w:customStyle="1" w:styleId="Cuadrculamedia1-nfasis21">
    <w:name w:val="Cuadrícula media 1 - Énfasis 21"/>
    <w:basedOn w:val="Normal"/>
    <w:link w:val="Cuadrculamedia1-nfasis2Car"/>
    <w:uiPriority w:val="34"/>
    <w:qFormat/>
    <w:rsid w:val="005F67EE"/>
    <w:pPr>
      <w:ind w:left="708"/>
    </w:pPr>
    <w:rPr>
      <w:rFonts w:ascii="Times New Roman" w:hAnsi="Times New Roman"/>
      <w:spacing w:val="0"/>
      <w:sz w:val="24"/>
      <w:lang w:val="es-ES_tradnl" w:eastAsia="es-ES"/>
    </w:rPr>
  </w:style>
  <w:style w:type="character" w:customStyle="1" w:styleId="Cuadrculamedia1-nfasis2Car">
    <w:name w:val="Cuadrícula media 1 - Énfasis 2 Car"/>
    <w:link w:val="Cuadrculamedia1-nfasis21"/>
    <w:uiPriority w:val="34"/>
    <w:rsid w:val="005F67EE"/>
    <w:rPr>
      <w:rFonts w:eastAsia="Times New Roman"/>
      <w:sz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333A0A"/>
    <w:rPr>
      <w:rFonts w:ascii="Arial" w:eastAsia="Times New Roman" w:hAnsi="Arial"/>
      <w:spacing w:val="-5"/>
      <w:lang w:eastAsia="en-US"/>
    </w:rPr>
  </w:style>
  <w:style w:type="character" w:customStyle="1" w:styleId="EncabezadoCar">
    <w:name w:val="Encabezado Car"/>
    <w:aliases w:val="h Car,h8 Car,h9 Car,h10 Car,h18 Car,encabezado Car,Encabezado1 Car"/>
    <w:link w:val="Encabezado"/>
    <w:uiPriority w:val="99"/>
    <w:rsid w:val="00AF5BCF"/>
    <w:rPr>
      <w:rFonts w:ascii="Arial" w:eastAsia="Times New Roman" w:hAnsi="Arial"/>
      <w:spacing w:val="-5"/>
      <w:lang w:eastAsia="en-US"/>
    </w:rPr>
  </w:style>
  <w:style w:type="table" w:styleId="Tablaconcuadrcula">
    <w:name w:val="Table Grid"/>
    <w:basedOn w:val="Tablanormal"/>
    <w:uiPriority w:val="59"/>
    <w:rsid w:val="00AF5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57">
    <w:name w:val="CM57"/>
    <w:basedOn w:val="Normal"/>
    <w:next w:val="Normal"/>
    <w:uiPriority w:val="99"/>
    <w:rsid w:val="00897A3F"/>
    <w:pPr>
      <w:autoSpaceDE w:val="0"/>
      <w:autoSpaceDN w:val="0"/>
      <w:adjustRightInd w:val="0"/>
      <w:jc w:val="left"/>
    </w:pPr>
    <w:rPr>
      <w:rFonts w:cs="Arial"/>
      <w:spacing w:val="0"/>
      <w:sz w:val="24"/>
      <w:szCs w:val="24"/>
      <w:lang w:eastAsia="es-CO"/>
    </w:rPr>
  </w:style>
  <w:style w:type="table" w:styleId="Tablaconcuadrculaclara">
    <w:name w:val="Grid Table Light"/>
    <w:basedOn w:val="Tablanormal"/>
    <w:uiPriority w:val="40"/>
    <w:rsid w:val="00FF4BF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1clara">
    <w:name w:val="Grid Table 1 Light"/>
    <w:basedOn w:val="Tablanormal"/>
    <w:uiPriority w:val="46"/>
    <w:rsid w:val="00891B5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Expediente">
    <w:name w:val="Expediente"/>
    <w:basedOn w:val="Normal"/>
    <w:qFormat/>
    <w:rsid w:val="001477B8"/>
    <w:pPr>
      <w:spacing w:after="360" w:line="360" w:lineRule="auto"/>
      <w:contextualSpacing/>
      <w:jc w:val="left"/>
    </w:pPr>
    <w:rPr>
      <w:rFonts w:asciiTheme="minorHAnsi" w:eastAsiaTheme="minorHAnsi" w:hAnsiTheme="minorHAnsi" w:cstheme="minorBidi"/>
      <w:spacing w:val="0"/>
      <w:sz w:val="24"/>
      <w:szCs w:val="24"/>
    </w:rPr>
  </w:style>
  <w:style w:type="paragraph" w:styleId="Prrafodelista">
    <w:name w:val="List Paragraph"/>
    <w:aliases w:val="Ha,titulo 3,HOJA,Bolita,Párrafo de lista4,BOLADEF,Párrafo de lista3,Párrafo de lista21,BOLA,Nivel 1 OS,Normal_viñetas_ICONTEC,Colorful List Accent 1,Colorful List - Accent 11,Bullet List,FooterText,numbered,Foot,列出段落,Paragraphe de liste"/>
    <w:basedOn w:val="Normal"/>
    <w:link w:val="PrrafodelistaCar"/>
    <w:uiPriority w:val="34"/>
    <w:qFormat/>
    <w:rsid w:val="00B4198C"/>
    <w:pPr>
      <w:ind w:left="720"/>
      <w:contextualSpacing/>
      <w:jc w:val="left"/>
    </w:pPr>
    <w:rPr>
      <w:rFonts w:ascii="Times New Roman" w:hAnsi="Times New Roman"/>
      <w:spacing w:val="0"/>
      <w:sz w:val="24"/>
      <w:szCs w:val="24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6979E6"/>
    <w:rPr>
      <w:rFonts w:ascii="Arial" w:eastAsia="Times New Roman" w:hAnsi="Arial"/>
      <w:spacing w:val="-10"/>
      <w:kern w:val="20"/>
      <w:sz w:val="22"/>
      <w:lang w:eastAsia="en-US"/>
    </w:rPr>
  </w:style>
  <w:style w:type="character" w:customStyle="1" w:styleId="DireccinHTMLCar">
    <w:name w:val="Dirección HTML Car"/>
    <w:basedOn w:val="Fuentedeprrafopredeter"/>
    <w:link w:val="DireccinHTML"/>
    <w:semiHidden/>
    <w:rsid w:val="006979E6"/>
    <w:rPr>
      <w:rFonts w:ascii="Arial" w:eastAsia="Times New Roman" w:hAnsi="Arial"/>
      <w:i/>
      <w:iCs/>
      <w:spacing w:val="-5"/>
      <w:lang w:eastAsia="en-US"/>
    </w:rPr>
  </w:style>
  <w:style w:type="paragraph" w:customStyle="1" w:styleId="Default">
    <w:name w:val="Default"/>
    <w:rsid w:val="006979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rrafodelistaCar">
    <w:name w:val="Párrafo de lista Car"/>
    <w:aliases w:val="Ha Car,titulo 3 Car,HOJA Car,Bolita Car,Párrafo de lista4 Car,BOLADEF Car,Párrafo de lista3 Car,Párrafo de lista21 Car,BOLA Car,Nivel 1 OS Car,Normal_viñetas_ICONTEC Car,Colorful List Accent 1 Car,Colorful List - Accent 11 Car"/>
    <w:link w:val="Prrafodelista"/>
    <w:uiPriority w:val="34"/>
    <w:qFormat/>
    <w:rsid w:val="006979E6"/>
    <w:rPr>
      <w:rFonts w:eastAsia="Times New Roman"/>
      <w:sz w:val="24"/>
      <w:szCs w:val="24"/>
      <w:lang w:val="es-ES" w:eastAsia="es-ES"/>
    </w:rPr>
  </w:style>
  <w:style w:type="character" w:customStyle="1" w:styleId="ng-star-inserted">
    <w:name w:val="ng-star-inserted"/>
    <w:basedOn w:val="Fuentedeprrafopredeter"/>
    <w:rsid w:val="00697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NFORMACION_CREG\ISODOC\Informaci&#243;n%20Final%20Sistema%20de%20Gesti&#243;n%20de%20Calidad%20SGC%20CREG\4.%20Procesos%20de%20soporte\10.%20Gesti&#243;n%20de%20bienes%20y%20servicios\10.9%20Formatos\BS-FT-001%20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C3723-4583-40A9-A6D9-087E20ABC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BS-FT-001 </Template>
  <TotalTime>73</TotalTime>
  <Pages>3</Pages>
  <Words>612</Words>
  <Characters>3372</Characters>
  <Application>Microsoft Office Word</Application>
  <DocSecurity>0</DocSecurity>
  <PresentationFormat/>
  <Lines>28</Lines>
  <Paragraphs>7</Paragraphs>
  <Slides>0</Slides>
  <Notes>0</Notes>
  <HiddenSlides>0</HiddenSlides>
  <MMClips>0</MMClip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DETECCIÓN DE NECESIDADES Y SOLICITUD DE CERTIFICADO DE DISPONIBILIDAD PRESUPUESTAL</vt:lpstr>
    </vt:vector>
  </TitlesOfParts>
  <Company>CREG</Company>
  <LinksUpToDate>false</LinksUpToDate>
  <CharactersWithSpaces>3977</CharactersWithSpaces>
  <SharedDoc>false</SharedDoc>
  <HyperlinkBase/>
  <HLinks>
    <vt:vector size="12" baseType="variant">
      <vt:variant>
        <vt:i4>1376269</vt:i4>
      </vt:variant>
      <vt:variant>
        <vt:i4>-1</vt:i4>
      </vt:variant>
      <vt:variant>
        <vt:i4>2051</vt:i4>
      </vt:variant>
      <vt:variant>
        <vt:i4>1</vt:i4>
      </vt:variant>
      <vt:variant>
        <vt:lpwstr>logocreg</vt:lpwstr>
      </vt:variant>
      <vt:variant>
        <vt:lpwstr/>
      </vt:variant>
      <vt:variant>
        <vt:i4>1376269</vt:i4>
      </vt:variant>
      <vt:variant>
        <vt:i4>-1</vt:i4>
      </vt:variant>
      <vt:variant>
        <vt:i4>2052</vt:i4>
      </vt:variant>
      <vt:variant>
        <vt:i4>1</vt:i4>
      </vt:variant>
      <vt:variant>
        <vt:lpwstr>logocreg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DETECCIÓN DE NECESIDADES Y SOLICITUD DE CERTIFICADO DE DISPONIBILIDAD PRESUPUESTAL</dc:title>
  <dc:creator>Karen Lizett Foseca Ochoa</dc:creator>
  <cp:lastModifiedBy>Christian Leonardo Morera Leon</cp:lastModifiedBy>
  <cp:revision>18</cp:revision>
  <cp:lastPrinted>2024-11-21T19:37:00Z</cp:lastPrinted>
  <dcterms:created xsi:type="dcterms:W3CDTF">2026-06-19T23:12:00Z</dcterms:created>
  <dcterms:modified xsi:type="dcterms:W3CDTF">2026-07-10T20:27:00Z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3082</vt:i4>
  </property>
</Properties>
</file>